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98" w:type="dxa"/>
        <w:tblBorders>
          <w:top w:val="single" w:sz="24" w:space="0" w:color="4F81BD" w:themeColor="accent1"/>
          <w:left w:val="single" w:sz="24" w:space="0" w:color="4F81BD" w:themeColor="accent1"/>
          <w:bottom w:val="single" w:sz="24" w:space="0" w:color="4F81BD" w:themeColor="accent1"/>
          <w:right w:val="single" w:sz="24" w:space="0" w:color="4F81BD" w:themeColor="accent1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655"/>
      </w:tblGrid>
      <w:tr w:rsidR="00D019E2" w:rsidRPr="00881F43" w:rsidTr="00BE109C">
        <w:trPr>
          <w:trHeight w:val="397"/>
        </w:trPr>
        <w:tc>
          <w:tcPr>
            <w:tcW w:w="2943" w:type="dxa"/>
            <w:shd w:val="clear" w:color="auto" w:fill="1F497D" w:themeFill="text2"/>
            <w:vAlign w:val="center"/>
          </w:tcPr>
          <w:p w:rsidR="00D019E2" w:rsidRPr="00B474F6" w:rsidRDefault="00CB27D2" w:rsidP="00EE398D">
            <w:pPr>
              <w:spacing w:before="40" w:after="40"/>
              <w:ind w:firstLine="284"/>
              <w:rPr>
                <w:rFonts w:ascii="Arial" w:hAnsi="Arial" w:cs="Traditional Arabic"/>
                <w:color w:val="FFFFFF" w:themeColor="background1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1195833" wp14:editId="54596D86">
                  <wp:extent cx="1545020" cy="334328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542" cy="345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1F497D" w:themeFill="text2"/>
            <w:vAlign w:val="center"/>
          </w:tcPr>
          <w:p w:rsidR="0067520F" w:rsidRPr="00DF7F1F" w:rsidRDefault="00CB27D2" w:rsidP="00BE109C">
            <w:pPr>
              <w:spacing w:before="80" w:after="80"/>
              <w:ind w:left="-1100" w:firstLine="142"/>
              <w:jc w:val="right"/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</w:pPr>
            <w:r w:rsidRPr="00DF7F1F"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  <w:t>Tender Assessment</w:t>
            </w:r>
            <w:r w:rsidR="00832F9F"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  <w:t xml:space="preserve"> Template </w:t>
            </w:r>
          </w:p>
          <w:p w:rsidR="00D019E2" w:rsidRPr="00360D88" w:rsidRDefault="00360D88" w:rsidP="00832F9F">
            <w:pPr>
              <w:spacing w:before="80" w:after="80"/>
              <w:ind w:left="-1100" w:firstLine="142"/>
              <w:jc w:val="right"/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</w:pPr>
            <w:r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>Part B</w:t>
            </w:r>
            <w:r w:rsidR="00CB27D2"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 </w:t>
            </w:r>
            <w:r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>–</w:t>
            </w:r>
            <w:r w:rsidR="00F8246E"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 </w:t>
            </w:r>
            <w:r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>Examples</w:t>
            </w:r>
            <w:r w:rsidR="00832F9F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 </w:t>
            </w:r>
            <w:r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to support the </w:t>
            </w:r>
            <w:r w:rsidR="00CB27D2"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>Approach</w:t>
            </w:r>
            <w:r w:rsidR="0067520F" w:rsidRPr="00360D88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:rsidR="00D019E2" w:rsidRPr="003926F7" w:rsidRDefault="00D019E2" w:rsidP="00FE0495">
      <w:pPr>
        <w:spacing w:line="120" w:lineRule="auto"/>
        <w:rPr>
          <w:color w:val="1F497D" w:themeColor="text2"/>
        </w:rPr>
      </w:pPr>
    </w:p>
    <w:tbl>
      <w:tblPr>
        <w:tblStyle w:val="TableGrid"/>
        <w:tblW w:w="10598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369"/>
        <w:gridCol w:w="2835"/>
        <w:gridCol w:w="4394"/>
      </w:tblGrid>
      <w:tr w:rsidR="00F26DC8" w:rsidRPr="003926F7" w:rsidTr="001F28BD">
        <w:tc>
          <w:tcPr>
            <w:tcW w:w="3369" w:type="dxa"/>
            <w:vMerge w:val="restart"/>
            <w:vAlign w:val="center"/>
          </w:tcPr>
          <w:p w:rsidR="00F26DC8" w:rsidRPr="003926F7" w:rsidRDefault="009F6120" w:rsidP="001F28BD">
            <w:pPr>
              <w:spacing w:before="40" w:after="40"/>
              <w:ind w:left="142"/>
              <w:jc w:val="center"/>
              <w:rPr>
                <w:color w:val="1F497D" w:themeColor="text2"/>
                <w:sz w:val="40"/>
                <w:szCs w:val="40"/>
              </w:rPr>
            </w:pPr>
            <w:r w:rsidRPr="009F6120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Contract Title</w:t>
            </w:r>
          </w:p>
        </w:tc>
        <w:tc>
          <w:tcPr>
            <w:tcW w:w="2835" w:type="dxa"/>
          </w:tcPr>
          <w:p w:rsidR="00F26DC8" w:rsidRPr="003926F7" w:rsidRDefault="00F26DC8" w:rsidP="001F28BD">
            <w:pPr>
              <w:pStyle w:val="Header"/>
              <w:spacing w:before="40" w:after="40"/>
              <w:jc w:val="right"/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 xml:space="preserve">Tenderer </w:t>
            </w:r>
          </w:p>
        </w:tc>
        <w:tc>
          <w:tcPr>
            <w:tcW w:w="4394" w:type="dxa"/>
          </w:tcPr>
          <w:p w:rsidR="00F26DC8" w:rsidRPr="0061474B" w:rsidRDefault="0019394F" w:rsidP="001F28BD">
            <w:pPr>
              <w:pStyle w:val="Header"/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19394F">
              <w:rPr>
                <w:rFonts w:ascii="Arial" w:hAnsi="Arial" w:cs="Arial"/>
                <w:sz w:val="22"/>
                <w:szCs w:val="22"/>
              </w:rPr>
              <w:t>Leave Blank</w:t>
            </w:r>
          </w:p>
        </w:tc>
      </w:tr>
      <w:tr w:rsidR="00F26DC8" w:rsidTr="001F28BD">
        <w:tc>
          <w:tcPr>
            <w:tcW w:w="3369" w:type="dxa"/>
            <w:vMerge/>
          </w:tcPr>
          <w:p w:rsidR="00F26DC8" w:rsidRDefault="00F26DC8" w:rsidP="001F28BD">
            <w:pPr>
              <w:pStyle w:val="Header"/>
              <w:spacing w:before="40" w:after="40"/>
            </w:pPr>
          </w:p>
        </w:tc>
        <w:tc>
          <w:tcPr>
            <w:tcW w:w="2835" w:type="dxa"/>
          </w:tcPr>
          <w:p w:rsidR="00F26DC8" w:rsidRPr="003926F7" w:rsidRDefault="00F26DC8" w:rsidP="001F28BD">
            <w:pPr>
              <w:pStyle w:val="Header"/>
              <w:spacing w:before="40" w:after="40"/>
              <w:jc w:val="right"/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 xml:space="preserve">Network </w:t>
            </w:r>
            <w:r w:rsidRPr="003926F7"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>Area</w:t>
            </w:r>
          </w:p>
        </w:tc>
        <w:tc>
          <w:tcPr>
            <w:tcW w:w="4394" w:type="dxa"/>
          </w:tcPr>
          <w:p w:rsidR="00F26DC8" w:rsidRPr="003926F7" w:rsidRDefault="00F26DC8" w:rsidP="001F28BD">
            <w:pPr>
              <w:pStyle w:val="Header"/>
              <w:spacing w:before="40" w:after="40"/>
              <w:rPr>
                <w:rFonts w:ascii="Arial" w:hAnsi="Arial" w:cs="Arial"/>
                <w:color w:val="1F497D" w:themeColor="text2"/>
                <w:sz w:val="22"/>
                <w:szCs w:val="22"/>
              </w:rPr>
            </w:pPr>
            <w:r w:rsidRPr="003926F7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Area</w:t>
            </w:r>
            <w:r w:rsidRPr="003926F7">
              <w:rPr>
                <w:rFonts w:ascii="Arial" w:hAnsi="Arial" w:cs="Arial"/>
                <w:color w:val="1F497D" w:themeColor="text2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:rsidR="00F26DC8" w:rsidRDefault="00F26DC8" w:rsidP="00F26DC8">
      <w:pPr>
        <w:spacing w:line="120" w:lineRule="auto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5"/>
        <w:gridCol w:w="3933"/>
      </w:tblGrid>
      <w:tr w:rsidR="000A060D" w:rsidTr="00514E68">
        <w:tc>
          <w:tcPr>
            <w:tcW w:w="3369" w:type="dxa"/>
          </w:tcPr>
          <w:p w:rsidR="000A060D" w:rsidRDefault="000A060D" w:rsidP="00514E68">
            <w:pPr>
              <w:rPr>
                <w:rFonts w:ascii="Arial" w:hAnsi="Arial" w:cs="Arial"/>
                <w:b/>
                <w:color w:val="404040" w:themeColor="text1" w:themeTint="BF"/>
                <w:sz w:val="28"/>
                <w:szCs w:val="28"/>
              </w:rPr>
            </w:pPr>
            <w:r w:rsidRPr="00681C7C">
              <w:rPr>
                <w:rFonts w:ascii="Arial" w:hAnsi="Arial" w:cs="Arial"/>
                <w:b/>
                <w:color w:val="404040" w:themeColor="text1" w:themeTint="BF"/>
                <w:sz w:val="28"/>
                <w:szCs w:val="28"/>
              </w:rPr>
              <w:t>Process / Procedure</w:t>
            </w:r>
          </w:p>
        </w:tc>
        <w:tc>
          <w:tcPr>
            <w:tcW w:w="2835" w:type="dxa"/>
          </w:tcPr>
          <w:p w:rsidR="00100A13" w:rsidRPr="00100A13" w:rsidRDefault="00100A13" w:rsidP="00100A13">
            <w:pP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100A13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Process or Procedure Ref. No. </w:t>
            </w:r>
          </w:p>
          <w:p w:rsidR="000A060D" w:rsidRPr="00100A13" w:rsidRDefault="00100A13" w:rsidP="00100A13">
            <w:pP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100A13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(e.g. A1.1)</w:t>
            </w:r>
          </w:p>
        </w:tc>
        <w:tc>
          <w:tcPr>
            <w:tcW w:w="3933" w:type="dxa"/>
          </w:tcPr>
          <w:p w:rsidR="000A060D" w:rsidRPr="00100A13" w:rsidRDefault="000A060D" w:rsidP="00514E68">
            <w:pP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</w:pPr>
            <w:r w:rsidRPr="00100A13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Process / Procedure Name</w:t>
            </w:r>
          </w:p>
        </w:tc>
      </w:tr>
    </w:tbl>
    <w:p w:rsidR="000A060D" w:rsidRDefault="000A060D" w:rsidP="00FE0495">
      <w:pPr>
        <w:spacing w:line="120" w:lineRule="auto"/>
        <w:rPr>
          <w:rFonts w:ascii="Arial" w:hAnsi="Arial" w:cs="Arial"/>
          <w:bCs/>
          <w:sz w:val="22"/>
          <w:szCs w:val="22"/>
        </w:rPr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817"/>
        <w:gridCol w:w="4111"/>
        <w:gridCol w:w="4678"/>
        <w:gridCol w:w="992"/>
      </w:tblGrid>
      <w:tr w:rsidR="00F42EE9" w:rsidRPr="00BE626B" w:rsidTr="00EE398D">
        <w:tc>
          <w:tcPr>
            <w:tcW w:w="10598" w:type="dxa"/>
            <w:gridSpan w:val="4"/>
            <w:tcBorders>
              <w:bottom w:val="single" w:sz="6" w:space="0" w:color="BFBFBF" w:themeColor="background1" w:themeShade="BF"/>
            </w:tcBorders>
            <w:shd w:val="clear" w:color="auto" w:fill="4F81BD" w:themeFill="accent1"/>
          </w:tcPr>
          <w:p w:rsidR="00F42EE9" w:rsidRPr="00360092" w:rsidRDefault="006C7385" w:rsidP="006A394F">
            <w:pPr>
              <w:spacing w:before="60" w:after="60"/>
              <w:ind w:left="142" w:hanging="142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60092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 xml:space="preserve">Part </w:t>
            </w:r>
            <w:r w:rsidR="006A394F" w:rsidRPr="00360092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B - Examples</w:t>
            </w:r>
          </w:p>
        </w:tc>
      </w:tr>
      <w:tr w:rsidR="00E7239B" w:rsidRPr="00F42EE9" w:rsidTr="00BB2766">
        <w:tblPrEx>
          <w:tblBorders>
            <w:bottom w:val="single" w:sz="8" w:space="0" w:color="BFBFBF" w:themeColor="background1" w:themeShade="BF"/>
          </w:tblBorders>
          <w:shd w:val="clear" w:color="auto" w:fill="auto"/>
        </w:tblPrEx>
        <w:tc>
          <w:tcPr>
            <w:tcW w:w="817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95B3D7" w:themeFill="accent1" w:themeFillTint="99"/>
          </w:tcPr>
          <w:p w:rsidR="00E7239B" w:rsidRPr="00BB2766" w:rsidRDefault="00E7239B" w:rsidP="007372CA">
            <w:pPr>
              <w:spacing w:before="40" w:after="40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BB276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Ref #</w:t>
            </w:r>
          </w:p>
        </w:tc>
        <w:tc>
          <w:tcPr>
            <w:tcW w:w="8789" w:type="dxa"/>
            <w:gridSpan w:val="2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95B3D7" w:themeFill="accent1" w:themeFillTint="99"/>
          </w:tcPr>
          <w:p w:rsidR="00E7239B" w:rsidRPr="00BB2766" w:rsidRDefault="00E7239B" w:rsidP="006A394F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BB276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Example Statements</w:t>
            </w:r>
          </w:p>
        </w:tc>
        <w:tc>
          <w:tcPr>
            <w:tcW w:w="99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95B3D7" w:themeFill="accent1" w:themeFillTint="99"/>
          </w:tcPr>
          <w:p w:rsidR="00E7239B" w:rsidRPr="00BB2766" w:rsidRDefault="00E7239B" w:rsidP="006C7385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BB276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Marks</w:t>
            </w:r>
          </w:p>
          <w:p w:rsidR="00E7239B" w:rsidRPr="00BB2766" w:rsidRDefault="00E7239B" w:rsidP="006C7385">
            <w:pPr>
              <w:spacing w:before="60" w:after="6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BB276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( Leave Blank )</w:t>
            </w:r>
          </w:p>
        </w:tc>
      </w:tr>
      <w:tr w:rsidR="00100A13" w:rsidRPr="00FE75D6" w:rsidTr="00BB2766">
        <w:tblPrEx>
          <w:shd w:val="clear" w:color="auto" w:fill="auto"/>
        </w:tblPrEx>
        <w:tc>
          <w:tcPr>
            <w:tcW w:w="817" w:type="dxa"/>
            <w:vMerge w:val="restart"/>
          </w:tcPr>
          <w:p w:rsidR="00100A13" w:rsidRPr="00E555EC" w:rsidRDefault="00100A13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B1.1</w:t>
            </w:r>
          </w:p>
        </w:tc>
        <w:tc>
          <w:tcPr>
            <w:tcW w:w="8789" w:type="dxa"/>
            <w:gridSpan w:val="2"/>
          </w:tcPr>
          <w:p w:rsidR="00100A13" w:rsidRPr="00E7239B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E7239B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examples to support the Approach</w:t>
            </w:r>
          </w:p>
          <w:p w:rsidR="00100A13" w:rsidRPr="00FE75D6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 w:val="restart"/>
          </w:tcPr>
          <w:p w:rsidR="00100A13" w:rsidRPr="00FE75D6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00A13" w:rsidRPr="00FE75D6" w:rsidTr="00BB2766">
        <w:tblPrEx>
          <w:shd w:val="clear" w:color="auto" w:fill="auto"/>
        </w:tblPrEx>
        <w:tc>
          <w:tcPr>
            <w:tcW w:w="817" w:type="dxa"/>
            <w:vMerge/>
          </w:tcPr>
          <w:p w:rsidR="00100A13" w:rsidRPr="00E555EC" w:rsidRDefault="00100A13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</w:tcPr>
          <w:p w:rsidR="00100A13" w:rsidRPr="00FE75D6" w:rsidRDefault="00100A13" w:rsidP="00E7239B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Part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A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 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4678" w:type="dxa"/>
          </w:tcPr>
          <w:p w:rsidR="00100A13" w:rsidRPr="00FE75D6" w:rsidRDefault="00100A13" w:rsidP="006903A8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 Ref #</w:t>
            </w:r>
          </w:p>
        </w:tc>
        <w:tc>
          <w:tcPr>
            <w:tcW w:w="992" w:type="dxa"/>
            <w:vMerge/>
          </w:tcPr>
          <w:p w:rsidR="00100A13" w:rsidRPr="00FE75D6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00A13" w:rsidRPr="00FE75D6" w:rsidTr="00BB2766">
        <w:tblPrEx>
          <w:shd w:val="clear" w:color="auto" w:fill="auto"/>
        </w:tblPrEx>
        <w:tc>
          <w:tcPr>
            <w:tcW w:w="817" w:type="dxa"/>
            <w:vMerge w:val="restart"/>
          </w:tcPr>
          <w:p w:rsidR="00100A13" w:rsidRPr="00E555EC" w:rsidRDefault="00100A13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B1.x</w:t>
            </w:r>
          </w:p>
        </w:tc>
        <w:tc>
          <w:tcPr>
            <w:tcW w:w="8789" w:type="dxa"/>
            <w:gridSpan w:val="2"/>
          </w:tcPr>
          <w:p w:rsidR="00100A13" w:rsidRPr="00E7239B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E7239B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examples to support the Approach</w:t>
            </w:r>
          </w:p>
          <w:p w:rsidR="00100A13" w:rsidRPr="00FE75D6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 w:val="restart"/>
          </w:tcPr>
          <w:p w:rsidR="00100A13" w:rsidRPr="00FE75D6" w:rsidRDefault="00100A1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E7239B" w:rsidRPr="00FE75D6" w:rsidTr="00BB2766">
        <w:tblPrEx>
          <w:shd w:val="clear" w:color="auto" w:fill="auto"/>
        </w:tblPrEx>
        <w:tc>
          <w:tcPr>
            <w:tcW w:w="817" w:type="dxa"/>
            <w:vMerge/>
          </w:tcPr>
          <w:p w:rsidR="00E7239B" w:rsidRPr="00E555EC" w:rsidRDefault="00E7239B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</w:tcPr>
          <w:p w:rsidR="00E7239B" w:rsidRPr="00FE75D6" w:rsidRDefault="00E7239B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Part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A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 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4678" w:type="dxa"/>
          </w:tcPr>
          <w:p w:rsidR="00E7239B" w:rsidRPr="00FE75D6" w:rsidRDefault="00E7239B" w:rsidP="006903A8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</w:t>
            </w:r>
            <w:r w:rsidR="006903A8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nsert 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Ref #</w:t>
            </w:r>
          </w:p>
        </w:tc>
        <w:tc>
          <w:tcPr>
            <w:tcW w:w="992" w:type="dxa"/>
            <w:vMerge/>
          </w:tcPr>
          <w:p w:rsidR="00E7239B" w:rsidRPr="00FE75D6" w:rsidRDefault="00E7239B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8F142B" w:rsidRDefault="008F142B" w:rsidP="00E7239B"/>
    <w:p w:rsidR="00DF4357" w:rsidRPr="008D39CA" w:rsidRDefault="00DF4357" w:rsidP="00E7239B">
      <w:pPr>
        <w:rPr>
          <w:rFonts w:ascii="Arial" w:hAnsi="Arial" w:cs="Arial"/>
          <w:b/>
          <w:sz w:val="22"/>
          <w:szCs w:val="22"/>
        </w:rPr>
        <w:sectPr w:rsidR="00DF4357" w:rsidRPr="008D39CA" w:rsidSect="00D84E68">
          <w:headerReference w:type="default" r:id="rId10"/>
          <w:headerReference w:type="first" r:id="rId11"/>
          <w:footerReference w:type="first" r:id="rId12"/>
          <w:pgSz w:w="11906" w:h="16838" w:code="9"/>
          <w:pgMar w:top="568" w:right="1134" w:bottom="567" w:left="851" w:header="426" w:footer="258" w:gutter="0"/>
          <w:cols w:space="720"/>
          <w:docGrid w:linePitch="360"/>
        </w:sectPr>
      </w:pPr>
      <w:r w:rsidRPr="008D39CA">
        <w:rPr>
          <w:rFonts w:ascii="Arial" w:hAnsi="Arial" w:cs="Arial"/>
          <w:b/>
          <w:sz w:val="22"/>
          <w:szCs w:val="22"/>
        </w:rPr>
        <w:t>Note – Tenderers should insert extra rows as required.</w:t>
      </w:r>
    </w:p>
    <w:tbl>
      <w:tblPr>
        <w:tblW w:w="15701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15701"/>
      </w:tblGrid>
      <w:tr w:rsidR="00DB2A7F" w:rsidRPr="007E6E83" w:rsidTr="00360092">
        <w:tc>
          <w:tcPr>
            <w:tcW w:w="15701" w:type="dxa"/>
            <w:tcBorders>
              <w:bottom w:val="single" w:sz="6" w:space="0" w:color="BFBFBF" w:themeColor="background1" w:themeShade="BF"/>
            </w:tcBorders>
            <w:shd w:val="clear" w:color="auto" w:fill="4F81BD" w:themeFill="accent1"/>
          </w:tcPr>
          <w:p w:rsidR="00DB2A7F" w:rsidRPr="00360092" w:rsidRDefault="00BE23B2" w:rsidP="0097168F">
            <w:pPr>
              <w:spacing w:beforeLines="70" w:before="168" w:afterLines="70" w:after="168"/>
              <w:ind w:left="142" w:hanging="142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360092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val="en-US"/>
              </w:rPr>
              <w:lastRenderedPageBreak/>
              <w:t xml:space="preserve">Part B - </w:t>
            </w:r>
            <w:r w:rsidR="00E37B2F" w:rsidRPr="00360092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val="en-US"/>
              </w:rPr>
              <w:t xml:space="preserve">Schedule of </w:t>
            </w:r>
            <w:r w:rsidR="00D83779" w:rsidRPr="00360092">
              <w:rPr>
                <w:rFonts w:ascii="Arial" w:hAnsi="Arial" w:cs="Arial"/>
                <w:b/>
                <w:color w:val="FFFFFF" w:themeColor="background1"/>
                <w:sz w:val="28"/>
                <w:szCs w:val="28"/>
                <w:lang w:val="en-US"/>
              </w:rPr>
              <w:t>Examples</w:t>
            </w:r>
          </w:p>
        </w:tc>
      </w:tr>
    </w:tbl>
    <w:tbl>
      <w:tblPr>
        <w:tblStyle w:val="TableGrid"/>
        <w:tblW w:w="15701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1"/>
        <w:gridCol w:w="2042"/>
        <w:gridCol w:w="992"/>
        <w:gridCol w:w="1276"/>
        <w:gridCol w:w="1134"/>
        <w:gridCol w:w="1134"/>
        <w:gridCol w:w="1984"/>
        <w:gridCol w:w="992"/>
        <w:gridCol w:w="1134"/>
        <w:gridCol w:w="1225"/>
      </w:tblGrid>
      <w:tr w:rsidR="006E5476" w:rsidTr="00360092">
        <w:tc>
          <w:tcPr>
            <w:tcW w:w="15701" w:type="dxa"/>
            <w:gridSpan w:val="11"/>
            <w:shd w:val="clear" w:color="auto" w:fill="8DB3E2" w:themeFill="text2" w:themeFillTint="66"/>
          </w:tcPr>
          <w:p w:rsidR="006E5476" w:rsidRPr="000059D7" w:rsidRDefault="006E5476" w:rsidP="0097168F">
            <w:pPr>
              <w:spacing w:beforeLines="70" w:before="168" w:afterLines="70" w:after="168" w:line="12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B1 - Projects or contract examples</w:t>
            </w:r>
          </w:p>
        </w:tc>
      </w:tr>
      <w:tr w:rsidR="006E5476" w:rsidTr="00360092">
        <w:tc>
          <w:tcPr>
            <w:tcW w:w="817" w:type="dxa"/>
            <w:vMerge w:val="restart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Ref No</w:t>
            </w:r>
          </w:p>
        </w:tc>
        <w:tc>
          <w:tcPr>
            <w:tcW w:w="2971" w:type="dxa"/>
            <w:vMerge w:val="restart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Contract or </w:t>
            </w:r>
          </w:p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Project Name</w:t>
            </w:r>
          </w:p>
        </w:tc>
        <w:tc>
          <w:tcPr>
            <w:tcW w:w="2042" w:type="dxa"/>
            <w:vMerge w:val="restart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Brief Scope</w:t>
            </w:r>
          </w:p>
        </w:tc>
        <w:tc>
          <w:tcPr>
            <w:tcW w:w="992" w:type="dxa"/>
            <w:vMerge w:val="restart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Client </w:t>
            </w:r>
          </w:p>
        </w:tc>
        <w:tc>
          <w:tcPr>
            <w:tcW w:w="1276" w:type="dxa"/>
            <w:vMerge w:val="restart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Role </w:t>
            </w:r>
          </w:p>
        </w:tc>
        <w:tc>
          <w:tcPr>
            <w:tcW w:w="4252" w:type="dxa"/>
            <w:gridSpan w:val="3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Date Completed</w:t>
            </w:r>
          </w:p>
        </w:tc>
        <w:tc>
          <w:tcPr>
            <w:tcW w:w="3351" w:type="dxa"/>
            <w:gridSpan w:val="3"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Cost</w:t>
            </w:r>
          </w:p>
        </w:tc>
      </w:tr>
      <w:tr w:rsidR="006E5476" w:rsidTr="00360092">
        <w:tc>
          <w:tcPr>
            <w:tcW w:w="817" w:type="dxa"/>
            <w:vMerge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2971" w:type="dxa"/>
            <w:vMerge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2042" w:type="dxa"/>
            <w:vMerge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992" w:type="dxa"/>
            <w:vMerge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1276" w:type="dxa"/>
            <w:vMerge/>
            <w:shd w:val="clear" w:color="auto" w:fill="C4BC96" w:themeFill="background2" w:themeFillShade="BF"/>
          </w:tcPr>
          <w:p w:rsidR="006E5476" w:rsidRPr="00246758" w:rsidRDefault="006E5476" w:rsidP="00BE23B2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</w:p>
        </w:tc>
        <w:tc>
          <w:tcPr>
            <w:tcW w:w="1134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Target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Actual</w:t>
            </w:r>
          </w:p>
        </w:tc>
        <w:tc>
          <w:tcPr>
            <w:tcW w:w="1984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Variance Reason</w:t>
            </w:r>
          </w:p>
        </w:tc>
        <w:tc>
          <w:tcPr>
            <w:tcW w:w="992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Budget</w:t>
            </w:r>
          </w:p>
        </w:tc>
        <w:tc>
          <w:tcPr>
            <w:tcW w:w="1134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Actual</w:t>
            </w:r>
          </w:p>
        </w:tc>
        <w:tc>
          <w:tcPr>
            <w:tcW w:w="1225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50" w:before="120" w:afterLines="50" w:after="120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Variance Reason</w:t>
            </w:r>
          </w:p>
        </w:tc>
      </w:tr>
      <w:tr w:rsidR="00F42BAE" w:rsidTr="00360092">
        <w:tc>
          <w:tcPr>
            <w:tcW w:w="817" w:type="dxa"/>
          </w:tcPr>
          <w:p w:rsidR="00F42BAE" w:rsidRPr="000059D7" w:rsidRDefault="00F42BAE" w:rsidP="00B76CA5">
            <w:pPr>
              <w:spacing w:beforeLines="80" w:before="192" w:afterLines="80" w:after="192" w:line="12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B.1.1</w:t>
            </w:r>
          </w:p>
        </w:tc>
        <w:tc>
          <w:tcPr>
            <w:tcW w:w="2971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BAE" w:rsidTr="00360092">
        <w:tc>
          <w:tcPr>
            <w:tcW w:w="817" w:type="dxa"/>
          </w:tcPr>
          <w:p w:rsidR="00F42BAE" w:rsidRPr="000059D7" w:rsidRDefault="00F42BAE" w:rsidP="00B76CA5">
            <w:pPr>
              <w:spacing w:beforeLines="80" w:before="192" w:afterLines="80" w:after="192" w:line="12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B.1.x</w:t>
            </w:r>
          </w:p>
        </w:tc>
        <w:tc>
          <w:tcPr>
            <w:tcW w:w="2971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E23B2" w:rsidRPr="005D2C16" w:rsidRDefault="00BE23B2" w:rsidP="00BE23B2">
      <w:pPr>
        <w:spacing w:before="120" w:after="120"/>
        <w:rPr>
          <w:sz w:val="22"/>
          <w:szCs w:val="22"/>
        </w:rPr>
      </w:pPr>
      <w:r w:rsidRPr="005D2C16">
        <w:rPr>
          <w:rFonts w:ascii="Arial" w:hAnsi="Arial" w:cs="Arial"/>
          <w:b/>
          <w:sz w:val="22"/>
          <w:szCs w:val="22"/>
        </w:rPr>
        <w:t>Note – Tenderers should insert extra rows as required.</w:t>
      </w:r>
    </w:p>
    <w:tbl>
      <w:tblPr>
        <w:tblStyle w:val="TableGrid"/>
        <w:tblW w:w="15701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552"/>
        <w:gridCol w:w="1275"/>
        <w:gridCol w:w="1276"/>
        <w:gridCol w:w="5812"/>
      </w:tblGrid>
      <w:tr w:rsidR="006E5476" w:rsidTr="00D84E68">
        <w:tc>
          <w:tcPr>
            <w:tcW w:w="15701" w:type="dxa"/>
            <w:gridSpan w:val="6"/>
            <w:tcBorders>
              <w:bottom w:val="single" w:sz="6" w:space="0" w:color="A6A6A6" w:themeColor="background1" w:themeShade="A6"/>
            </w:tcBorders>
            <w:shd w:val="clear" w:color="auto" w:fill="95B3D7" w:themeFill="accent1" w:themeFillTint="99"/>
          </w:tcPr>
          <w:p w:rsidR="006E5476" w:rsidRPr="000059D7" w:rsidRDefault="006E5476" w:rsidP="0097168F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B2- </w:t>
            </w:r>
            <w:bookmarkStart w:id="0" w:name="_GoBack"/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non project</w:t>
            </w:r>
            <w:proofErr w:type="spellEnd"/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/ contract </w:t>
            </w:r>
            <w:bookmarkEnd w:id="0"/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examples (Processes, systems, businesses etc)</w:t>
            </w:r>
          </w:p>
        </w:tc>
      </w:tr>
      <w:tr w:rsidR="006E5476" w:rsidTr="00D84E68">
        <w:tc>
          <w:tcPr>
            <w:tcW w:w="817" w:type="dxa"/>
            <w:shd w:val="clear" w:color="auto" w:fill="C4BC96" w:themeFill="background2" w:themeFillShade="BF"/>
          </w:tcPr>
          <w:p w:rsidR="006E5476" w:rsidRDefault="006E5476" w:rsidP="006E5476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Ref  </w:t>
            </w:r>
          </w:p>
          <w:p w:rsidR="006E5476" w:rsidRPr="00246758" w:rsidRDefault="006E5476" w:rsidP="006E5476">
            <w:pPr>
              <w:spacing w:beforeLines="50" w:before="120" w:afterLines="50" w:after="120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3969" w:type="dxa"/>
            <w:shd w:val="clear" w:color="auto" w:fill="C4BC96" w:themeFill="background2" w:themeFillShade="BF"/>
          </w:tcPr>
          <w:p w:rsidR="006E5476" w:rsidRPr="00246758" w:rsidRDefault="006E5476" w:rsidP="0097168F">
            <w:pPr>
              <w:spacing w:beforeLines="80" w:before="192" w:afterLines="80" w:after="192" w:line="120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46758">
              <w:rPr>
                <w:rFonts w:ascii="Arial" w:hAnsi="Arial" w:cs="Arial"/>
                <w:b/>
                <w:color w:val="FFFFFF" w:themeColor="background1"/>
                <w:sz w:val="20"/>
              </w:rPr>
              <w:t>Process, System, Business Name</w:t>
            </w:r>
          </w:p>
        </w:tc>
        <w:tc>
          <w:tcPr>
            <w:tcW w:w="2552" w:type="dxa"/>
            <w:shd w:val="clear" w:color="auto" w:fill="C4BC96" w:themeFill="background2" w:themeFillShade="BF"/>
          </w:tcPr>
          <w:p w:rsidR="006E5476" w:rsidRPr="00246758" w:rsidRDefault="006E5476" w:rsidP="0097168F">
            <w:pPr>
              <w:spacing w:beforeLines="80" w:before="192" w:afterLines="80" w:after="192" w:line="120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Function/Usage/Scope</w:t>
            </w:r>
          </w:p>
        </w:tc>
        <w:tc>
          <w:tcPr>
            <w:tcW w:w="1275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80" w:before="192" w:afterLines="80" w:after="192" w:line="12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Date</w:t>
            </w:r>
          </w:p>
        </w:tc>
        <w:tc>
          <w:tcPr>
            <w:tcW w:w="1276" w:type="dxa"/>
            <w:shd w:val="clear" w:color="auto" w:fill="C4BC96" w:themeFill="background2" w:themeFillShade="BF"/>
          </w:tcPr>
          <w:p w:rsidR="006E5476" w:rsidRPr="00246758" w:rsidRDefault="006E5476" w:rsidP="00D62956">
            <w:pPr>
              <w:spacing w:beforeLines="80" w:before="192" w:afterLines="80" w:after="192" w:line="12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Cost</w:t>
            </w:r>
          </w:p>
        </w:tc>
        <w:tc>
          <w:tcPr>
            <w:tcW w:w="5812" w:type="dxa"/>
            <w:shd w:val="clear" w:color="auto" w:fill="C4BC96" w:themeFill="background2" w:themeFillShade="BF"/>
          </w:tcPr>
          <w:p w:rsidR="006E5476" w:rsidRPr="00246758" w:rsidRDefault="006E5476" w:rsidP="0097168F">
            <w:pPr>
              <w:spacing w:beforeLines="80" w:before="192" w:afterLines="80" w:after="192" w:line="120" w:lineRule="auto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Benefits/Achievements etc</w:t>
            </w:r>
          </w:p>
        </w:tc>
      </w:tr>
      <w:tr w:rsidR="00F42BAE" w:rsidTr="00D84E68">
        <w:tc>
          <w:tcPr>
            <w:tcW w:w="817" w:type="dxa"/>
          </w:tcPr>
          <w:p w:rsidR="00F42BAE" w:rsidRPr="000059D7" w:rsidRDefault="00F42BAE" w:rsidP="00B76CA5">
            <w:pPr>
              <w:spacing w:beforeLines="80" w:before="192" w:afterLines="80" w:after="192" w:line="12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B.1.1</w:t>
            </w:r>
          </w:p>
        </w:tc>
        <w:tc>
          <w:tcPr>
            <w:tcW w:w="3969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BAE" w:rsidTr="00D84E68">
        <w:tc>
          <w:tcPr>
            <w:tcW w:w="817" w:type="dxa"/>
          </w:tcPr>
          <w:p w:rsidR="00F42BAE" w:rsidRDefault="00F42BAE" w:rsidP="00B76CA5">
            <w:pPr>
              <w:spacing w:beforeLines="80" w:before="192" w:afterLines="80" w:after="192" w:line="12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B.1.x</w:t>
            </w:r>
          </w:p>
        </w:tc>
        <w:tc>
          <w:tcPr>
            <w:tcW w:w="3969" w:type="dxa"/>
          </w:tcPr>
          <w:p w:rsidR="00F42BAE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F42BAE" w:rsidRPr="000059D7" w:rsidRDefault="00F42BAE" w:rsidP="00FE1170">
            <w:pPr>
              <w:spacing w:beforeLines="80" w:before="192" w:afterLines="80" w:after="192" w:line="1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5A31" w:rsidRPr="005D2C16" w:rsidRDefault="00E14CF3" w:rsidP="00864523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5D2C16">
        <w:rPr>
          <w:rFonts w:ascii="Arial" w:hAnsi="Arial" w:cs="Arial"/>
          <w:b/>
          <w:sz w:val="22"/>
          <w:szCs w:val="22"/>
        </w:rPr>
        <w:t>Note – Tenderers should insert extra rows as required.</w:t>
      </w:r>
    </w:p>
    <w:sectPr w:rsidR="00E15A31" w:rsidRPr="005D2C16" w:rsidSect="00D84E68">
      <w:headerReference w:type="default" r:id="rId13"/>
      <w:headerReference w:type="first" r:id="rId14"/>
      <w:footerReference w:type="first" r:id="rId15"/>
      <w:pgSz w:w="16839" w:h="11907" w:orient="landscape" w:code="9"/>
      <w:pgMar w:top="851" w:right="568" w:bottom="851" w:left="567" w:header="426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D5D" w:rsidRDefault="002E7D5D" w:rsidP="00CD4067">
      <w:r>
        <w:separator/>
      </w:r>
    </w:p>
  </w:endnote>
  <w:endnote w:type="continuationSeparator" w:id="0">
    <w:p w:rsidR="002E7D5D" w:rsidRDefault="002E7D5D" w:rsidP="00CD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XIC B+ Helvetica">
    <w:altName w:val="Times New Roman"/>
    <w:charset w:val="00"/>
    <w:family w:val="auto"/>
    <w:pitch w:val="default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62" w:rsidRDefault="00F26B62" w:rsidP="00F26B62">
    <w:pPr>
      <w:pStyle w:val="Footer"/>
      <w:tabs>
        <w:tab w:val="center" w:pos="6804"/>
        <w:tab w:val="right" w:pos="9355"/>
      </w:tabs>
      <w:spacing w:before="120" w:after="120"/>
      <w:rPr>
        <w:rFonts w:ascii="Arial" w:hAnsi="Arial" w:cs="Arial"/>
        <w:b/>
        <w:sz w:val="18"/>
        <w:szCs w:val="18"/>
      </w:rPr>
    </w:pPr>
    <w:r w:rsidRPr="000011A8">
      <w:rPr>
        <w:noProof/>
        <w:sz w:val="18"/>
        <w:szCs w:val="18"/>
        <w:lang w:eastAsia="en-GB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404C6384" wp14:editId="4D928EFA">
              <wp:simplePos x="0" y="0"/>
              <wp:positionH relativeFrom="column">
                <wp:posOffset>1875</wp:posOffset>
              </wp:positionH>
              <wp:positionV relativeFrom="paragraph">
                <wp:posOffset>155472</wp:posOffset>
              </wp:positionV>
              <wp:extent cx="6539024" cy="0"/>
              <wp:effectExtent l="0" t="0" r="14605" b="19050"/>
              <wp:wrapNone/>
              <wp:docPr id="40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9024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2.25pt" to="515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fq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" strokeweight="1.5pt"/>
          </w:pict>
        </mc:Fallback>
      </mc:AlternateContent>
    </w:r>
  </w:p>
  <w:p w:rsidR="00F26B62" w:rsidRDefault="00F26B62" w:rsidP="00F26B62">
    <w:pPr>
      <w:pStyle w:val="Footer"/>
      <w:tabs>
        <w:tab w:val="clear" w:pos="4513"/>
        <w:tab w:val="center" w:pos="6096"/>
        <w:tab w:val="center" w:pos="6804"/>
        <w:tab w:val="right" w:pos="9355"/>
      </w:tabs>
      <w:spacing w:before="120" w:after="120"/>
    </w:pP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FILENAME  \* FirstCap  \* MERGEFORMAT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 w:rsidR="00210FA0">
      <w:rPr>
        <w:rFonts w:ascii="Arial" w:hAnsi="Arial" w:cs="Arial"/>
        <w:b/>
        <w:noProof/>
        <w:sz w:val="18"/>
        <w:szCs w:val="18"/>
      </w:rPr>
      <w:t>Quality Statement Part B Template Revision 2.docx</w:t>
    </w:r>
    <w:r w:rsidRPr="009D5AF5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ab/>
    </w:r>
    <w:r w:rsidRPr="009D5AF5">
      <w:rPr>
        <w:rFonts w:ascii="Arial" w:hAnsi="Arial" w:cs="Arial"/>
        <w:b/>
        <w:sz w:val="18"/>
        <w:szCs w:val="18"/>
      </w:rPr>
      <w:t xml:space="preserve">Page </w:t>
    </w: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PAGE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 w:rsidR="00BA0A50">
      <w:rPr>
        <w:rFonts w:ascii="Arial" w:hAnsi="Arial" w:cs="Arial"/>
        <w:b/>
        <w:noProof/>
        <w:sz w:val="18"/>
        <w:szCs w:val="18"/>
      </w:rPr>
      <w:t>1</w:t>
    </w:r>
    <w:r w:rsidRPr="009D5AF5">
      <w:rPr>
        <w:rFonts w:ascii="Arial" w:hAnsi="Arial" w:cs="Arial"/>
        <w:b/>
        <w:sz w:val="18"/>
        <w:szCs w:val="18"/>
      </w:rPr>
      <w:fldChar w:fldCharType="end"/>
    </w:r>
    <w:r w:rsidRPr="009D5AF5">
      <w:rPr>
        <w:rFonts w:ascii="Arial" w:hAnsi="Arial" w:cs="Arial"/>
        <w:b/>
        <w:sz w:val="18"/>
        <w:szCs w:val="18"/>
      </w:rPr>
      <w:t xml:space="preserve"> of</w:t>
    </w:r>
    <w:r>
      <w:rPr>
        <w:rFonts w:ascii="Arial" w:hAnsi="Arial" w:cs="Arial"/>
        <w:b/>
        <w:sz w:val="18"/>
        <w:szCs w:val="18"/>
      </w:rPr>
      <w:t xml:space="preserve">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F3" w:rsidRDefault="00E14CF3" w:rsidP="00F26B62">
    <w:pPr>
      <w:pStyle w:val="Footer"/>
      <w:tabs>
        <w:tab w:val="center" w:pos="6804"/>
        <w:tab w:val="right" w:pos="9355"/>
      </w:tabs>
      <w:spacing w:before="120" w:after="120"/>
      <w:rPr>
        <w:rFonts w:ascii="Arial" w:hAnsi="Arial" w:cs="Arial"/>
        <w:b/>
        <w:sz w:val="18"/>
        <w:szCs w:val="18"/>
      </w:rPr>
    </w:pPr>
    <w:r w:rsidRPr="000011A8">
      <w:rPr>
        <w:noProof/>
        <w:sz w:val="18"/>
        <w:szCs w:val="18"/>
        <w:lang w:eastAsia="en-GB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24ACC501" wp14:editId="130E8418">
              <wp:simplePos x="0" y="0"/>
              <wp:positionH relativeFrom="column">
                <wp:posOffset>1875</wp:posOffset>
              </wp:positionH>
              <wp:positionV relativeFrom="paragraph">
                <wp:posOffset>155472</wp:posOffset>
              </wp:positionV>
              <wp:extent cx="6539024" cy="0"/>
              <wp:effectExtent l="0" t="0" r="14605" b="1905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9024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2.25pt" to="515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8Gl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" strokeweight="1.5pt"/>
          </w:pict>
        </mc:Fallback>
      </mc:AlternateContent>
    </w:r>
  </w:p>
  <w:p w:rsidR="00E14CF3" w:rsidRDefault="00E14CF3" w:rsidP="00F26B62">
    <w:pPr>
      <w:pStyle w:val="Footer"/>
      <w:tabs>
        <w:tab w:val="clear" w:pos="4513"/>
        <w:tab w:val="center" w:pos="6096"/>
        <w:tab w:val="center" w:pos="6804"/>
        <w:tab w:val="right" w:pos="9355"/>
      </w:tabs>
      <w:spacing w:before="120" w:after="120"/>
    </w:pP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FILENAME  \* FirstCap  \* MERGEFORMAT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 w:rsidR="00210FA0">
      <w:rPr>
        <w:rFonts w:ascii="Arial" w:hAnsi="Arial" w:cs="Arial"/>
        <w:b/>
        <w:noProof/>
        <w:sz w:val="18"/>
        <w:szCs w:val="18"/>
      </w:rPr>
      <w:t>Quality Statement Part B Template Revision 2.docx</w:t>
    </w:r>
    <w:r w:rsidRPr="009D5AF5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ab/>
    </w:r>
    <w:r w:rsidRPr="009D5AF5">
      <w:rPr>
        <w:rFonts w:ascii="Arial" w:hAnsi="Arial" w:cs="Arial"/>
        <w:b/>
        <w:sz w:val="18"/>
        <w:szCs w:val="18"/>
      </w:rPr>
      <w:t xml:space="preserve">Page </w:t>
    </w: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PAGE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9D5AF5">
      <w:rPr>
        <w:rFonts w:ascii="Arial" w:hAnsi="Arial" w:cs="Arial"/>
        <w:b/>
        <w:sz w:val="18"/>
        <w:szCs w:val="18"/>
      </w:rPr>
      <w:fldChar w:fldCharType="end"/>
    </w:r>
    <w:r w:rsidRPr="009D5AF5">
      <w:rPr>
        <w:rFonts w:ascii="Arial" w:hAnsi="Arial" w:cs="Arial"/>
        <w:b/>
        <w:sz w:val="18"/>
        <w:szCs w:val="18"/>
      </w:rPr>
      <w:t xml:space="preserve"> of</w:t>
    </w:r>
    <w:r>
      <w:rPr>
        <w:rFonts w:ascii="Arial" w:hAnsi="Arial" w:cs="Arial"/>
        <w:b/>
        <w:sz w:val="18"/>
        <w:szCs w:val="18"/>
      </w:rPr>
      <w:t xml:space="preserve">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D5D" w:rsidRDefault="002E7D5D" w:rsidP="00CD4067">
      <w:r>
        <w:separator/>
      </w:r>
    </w:p>
  </w:footnote>
  <w:footnote w:type="continuationSeparator" w:id="0">
    <w:p w:rsidR="002E7D5D" w:rsidRDefault="002E7D5D" w:rsidP="00CD4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A02" w:rsidRPr="00F26B62" w:rsidRDefault="002B7A02" w:rsidP="00F26B62">
    <w:pPr>
      <w:pStyle w:val="Header"/>
      <w:tabs>
        <w:tab w:val="clear" w:pos="4513"/>
        <w:tab w:val="clear" w:pos="9026"/>
        <w:tab w:val="right" w:pos="9923"/>
      </w:tabs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62" w:rsidRDefault="00F26B62" w:rsidP="00F26B62">
    <w:pPr>
      <w:pStyle w:val="Header"/>
      <w:tabs>
        <w:tab w:val="clear" w:pos="4513"/>
        <w:tab w:val="clear" w:pos="9026"/>
        <w:tab w:val="right" w:pos="9638"/>
      </w:tabs>
    </w:pPr>
  </w:p>
  <w:tbl>
    <w:tblPr>
      <w:tblStyle w:val="TableGrid"/>
      <w:tblW w:w="10598" w:type="dxa"/>
      <w:tblBorders>
        <w:top w:val="single" w:sz="36" w:space="0" w:color="808080" w:themeColor="background1" w:themeShade="80"/>
        <w:left w:val="single" w:sz="36" w:space="0" w:color="808080" w:themeColor="background1" w:themeShade="80"/>
        <w:bottom w:val="single" w:sz="36" w:space="0" w:color="808080" w:themeColor="background1" w:themeShade="80"/>
        <w:right w:val="single" w:sz="36" w:space="0" w:color="808080" w:themeColor="background1" w:themeShade="80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4678"/>
    </w:tblGrid>
    <w:tr w:rsidR="00F26B62" w:rsidRPr="00881F43" w:rsidTr="00125D29">
      <w:trPr>
        <w:trHeight w:val="397"/>
      </w:trPr>
      <w:tc>
        <w:tcPr>
          <w:tcW w:w="5920" w:type="dxa"/>
          <w:shd w:val="clear" w:color="auto" w:fill="1F497D" w:themeFill="text2"/>
          <w:vAlign w:val="center"/>
        </w:tcPr>
        <w:p w:rsidR="00F26B62" w:rsidRPr="00881F43" w:rsidRDefault="00F26B62" w:rsidP="00125D29">
          <w:pPr>
            <w:spacing w:before="40" w:after="40"/>
            <w:rPr>
              <w:rFonts w:ascii="Arial" w:hAnsi="Arial" w:cs="Traditional Arabic"/>
              <w:color w:val="FFFFFF" w:themeColor="background1"/>
              <w:sz w:val="32"/>
              <w:szCs w:val="32"/>
            </w:rPr>
          </w:pPr>
          <w:r w:rsidRPr="00881F43">
            <w:rPr>
              <w:rFonts w:ascii="Arial" w:hAnsi="Arial" w:cs="Traditional Arabic"/>
              <w:noProof/>
              <w:color w:val="FFFFFF" w:themeColor="background1"/>
              <w:sz w:val="22"/>
              <w:szCs w:val="26"/>
              <w:lang w:eastAsia="en-GB"/>
            </w:rPr>
            <w:drawing>
              <wp:inline distT="0" distB="0" distL="0" distR="0" wp14:anchorId="4F451034" wp14:editId="278B8B96">
                <wp:extent cx="1669312" cy="327063"/>
                <wp:effectExtent l="0" t="0" r="762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6208" cy="349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shd w:val="clear" w:color="auto" w:fill="1F497D" w:themeFill="text2"/>
          <w:vAlign w:val="center"/>
        </w:tcPr>
        <w:p w:rsidR="00F26B62" w:rsidRPr="00BA0A50" w:rsidRDefault="00F26B62" w:rsidP="00125D29">
          <w:pPr>
            <w:jc w:val="center"/>
            <w:rPr>
              <w:rFonts w:ascii="Arial" w:hAnsi="Arial" w:cs="Traditional Arabic"/>
              <w:color w:val="FF0000"/>
              <w:sz w:val="28"/>
              <w:szCs w:val="28"/>
            </w:rPr>
          </w:pPr>
          <w:r w:rsidRPr="00BA0A50">
            <w:rPr>
              <w:rFonts w:ascii="Arial Bold" w:hAnsi="Arial Bold" w:cs="Arial"/>
              <w:b/>
              <w:caps/>
              <w:color w:val="FFFFFF" w:themeColor="background1"/>
              <w:sz w:val="28"/>
              <w:szCs w:val="28"/>
            </w:rPr>
            <w:t>TSC task ORDER</w:t>
          </w:r>
        </w:p>
      </w:tc>
    </w:tr>
  </w:tbl>
  <w:p w:rsidR="00F26B62" w:rsidRDefault="00F26B62" w:rsidP="00F26B62">
    <w:pPr>
      <w:pStyle w:val="Header"/>
    </w:pPr>
  </w:p>
  <w:tbl>
    <w:tblPr>
      <w:tblStyle w:val="TableGrid"/>
      <w:tblW w:w="10598" w:type="dxa"/>
      <w:tblBorders>
        <w:top w:val="single" w:sz="8" w:space="0" w:color="A6A6A6" w:themeColor="background1" w:themeShade="A6"/>
        <w:left w:val="single" w:sz="8" w:space="0" w:color="A6A6A6" w:themeColor="background1" w:themeShade="A6"/>
        <w:bottom w:val="single" w:sz="8" w:space="0" w:color="A6A6A6" w:themeColor="background1" w:themeShade="A6"/>
        <w:right w:val="single" w:sz="8" w:space="0" w:color="A6A6A6" w:themeColor="background1" w:themeShade="A6"/>
        <w:insideH w:val="single" w:sz="8" w:space="0" w:color="A6A6A6" w:themeColor="background1" w:themeShade="A6"/>
        <w:insideV w:val="single" w:sz="8" w:space="0" w:color="A6A6A6" w:themeColor="background1" w:themeShade="A6"/>
      </w:tblBorders>
      <w:tblLook w:val="04A0" w:firstRow="1" w:lastRow="0" w:firstColumn="1" w:lastColumn="0" w:noHBand="0" w:noVBand="1"/>
    </w:tblPr>
    <w:tblGrid>
      <w:gridCol w:w="3652"/>
      <w:gridCol w:w="3686"/>
      <w:gridCol w:w="3260"/>
    </w:tblGrid>
    <w:tr w:rsidR="00F26B62" w:rsidTr="00B44956">
      <w:tc>
        <w:tcPr>
          <w:tcW w:w="3652" w:type="dxa"/>
          <w:vMerge w:val="restart"/>
          <w:vAlign w:val="center"/>
        </w:tcPr>
        <w:p w:rsidR="00F26B62" w:rsidRPr="00BA0A50" w:rsidRDefault="00F26B62" w:rsidP="00125D29">
          <w:pPr>
            <w:spacing w:before="40" w:after="40"/>
            <w:ind w:left="142"/>
            <w:jc w:val="center"/>
            <w:rPr>
              <w:sz w:val="32"/>
              <w:szCs w:val="32"/>
            </w:rPr>
          </w:pPr>
          <w:r w:rsidRPr="00BA0A50">
            <w:rPr>
              <w:rFonts w:ascii="Arial" w:hAnsi="Arial" w:cs="Arial"/>
              <w:b/>
              <w:bCs/>
              <w:color w:val="1F497D" w:themeColor="text2"/>
              <w:sz w:val="32"/>
              <w:szCs w:val="32"/>
            </w:rPr>
            <w:t>Construction Works Framework</w:t>
          </w: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Task Order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Date: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color w:val="FF0000"/>
              <w:sz w:val="22"/>
              <w:szCs w:val="22"/>
              <w:highlight w:val="yellow"/>
            </w:rPr>
            <w:t>Xx/xx/xxxx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Scheme PIN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Confirm ID: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Package Order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Lot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</w:tbl>
  <w:p w:rsidR="00F26B62" w:rsidRDefault="00F26B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F3" w:rsidRPr="00F26B62" w:rsidRDefault="00E14CF3" w:rsidP="00F26B62">
    <w:pPr>
      <w:pStyle w:val="Header"/>
      <w:tabs>
        <w:tab w:val="clear" w:pos="4513"/>
        <w:tab w:val="clear" w:pos="9026"/>
        <w:tab w:val="right" w:pos="9923"/>
      </w:tabs>
      <w:rPr>
        <w:b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CF3" w:rsidRDefault="00E14CF3" w:rsidP="00F26B62">
    <w:pPr>
      <w:pStyle w:val="Header"/>
      <w:tabs>
        <w:tab w:val="clear" w:pos="4513"/>
        <w:tab w:val="clear" w:pos="9026"/>
        <w:tab w:val="right" w:pos="9638"/>
      </w:tabs>
    </w:pPr>
  </w:p>
  <w:tbl>
    <w:tblPr>
      <w:tblStyle w:val="TableGrid"/>
      <w:tblW w:w="10598" w:type="dxa"/>
      <w:tblBorders>
        <w:top w:val="single" w:sz="36" w:space="0" w:color="808080" w:themeColor="background1" w:themeShade="80"/>
        <w:left w:val="single" w:sz="36" w:space="0" w:color="808080" w:themeColor="background1" w:themeShade="80"/>
        <w:bottom w:val="single" w:sz="36" w:space="0" w:color="808080" w:themeColor="background1" w:themeShade="80"/>
        <w:right w:val="single" w:sz="36" w:space="0" w:color="808080" w:themeColor="background1" w:themeShade="80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4678"/>
    </w:tblGrid>
    <w:tr w:rsidR="00E14CF3" w:rsidRPr="00881F43" w:rsidTr="00125D29">
      <w:trPr>
        <w:trHeight w:val="397"/>
      </w:trPr>
      <w:tc>
        <w:tcPr>
          <w:tcW w:w="5920" w:type="dxa"/>
          <w:shd w:val="clear" w:color="auto" w:fill="1F497D" w:themeFill="text2"/>
          <w:vAlign w:val="center"/>
        </w:tcPr>
        <w:p w:rsidR="00E14CF3" w:rsidRPr="00881F43" w:rsidRDefault="00E14CF3" w:rsidP="00125D29">
          <w:pPr>
            <w:spacing w:before="40" w:after="40"/>
            <w:rPr>
              <w:rFonts w:ascii="Arial" w:hAnsi="Arial" w:cs="Traditional Arabic"/>
              <w:color w:val="FFFFFF" w:themeColor="background1"/>
              <w:sz w:val="32"/>
              <w:szCs w:val="32"/>
            </w:rPr>
          </w:pPr>
          <w:r w:rsidRPr="00881F43">
            <w:rPr>
              <w:rFonts w:ascii="Arial" w:hAnsi="Arial" w:cs="Traditional Arabic"/>
              <w:noProof/>
              <w:color w:val="FFFFFF" w:themeColor="background1"/>
              <w:sz w:val="22"/>
              <w:szCs w:val="26"/>
              <w:lang w:eastAsia="en-GB"/>
            </w:rPr>
            <w:drawing>
              <wp:inline distT="0" distB="0" distL="0" distR="0" wp14:anchorId="30AFD3C6" wp14:editId="645C3010">
                <wp:extent cx="1669312" cy="327063"/>
                <wp:effectExtent l="0" t="0" r="762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6208" cy="349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shd w:val="clear" w:color="auto" w:fill="1F497D" w:themeFill="text2"/>
          <w:vAlign w:val="center"/>
        </w:tcPr>
        <w:p w:rsidR="00E14CF3" w:rsidRPr="00BA0A50" w:rsidRDefault="00E14CF3" w:rsidP="00125D29">
          <w:pPr>
            <w:jc w:val="center"/>
            <w:rPr>
              <w:rFonts w:ascii="Arial" w:hAnsi="Arial" w:cs="Traditional Arabic"/>
              <w:color w:val="FF0000"/>
              <w:sz w:val="28"/>
              <w:szCs w:val="28"/>
            </w:rPr>
          </w:pPr>
          <w:r w:rsidRPr="00BA0A50">
            <w:rPr>
              <w:rFonts w:ascii="Arial Bold" w:hAnsi="Arial Bold" w:cs="Arial"/>
              <w:b/>
              <w:caps/>
              <w:color w:val="FFFFFF" w:themeColor="background1"/>
              <w:sz w:val="28"/>
              <w:szCs w:val="28"/>
            </w:rPr>
            <w:t>TSC task ORDER</w:t>
          </w:r>
        </w:p>
      </w:tc>
    </w:tr>
  </w:tbl>
  <w:p w:rsidR="00E14CF3" w:rsidRDefault="00E14CF3" w:rsidP="00F26B62">
    <w:pPr>
      <w:pStyle w:val="Header"/>
    </w:pPr>
  </w:p>
  <w:tbl>
    <w:tblPr>
      <w:tblStyle w:val="TableGrid"/>
      <w:tblW w:w="10598" w:type="dxa"/>
      <w:tblBorders>
        <w:top w:val="single" w:sz="8" w:space="0" w:color="A6A6A6" w:themeColor="background1" w:themeShade="A6"/>
        <w:left w:val="single" w:sz="8" w:space="0" w:color="A6A6A6" w:themeColor="background1" w:themeShade="A6"/>
        <w:bottom w:val="single" w:sz="8" w:space="0" w:color="A6A6A6" w:themeColor="background1" w:themeShade="A6"/>
        <w:right w:val="single" w:sz="8" w:space="0" w:color="A6A6A6" w:themeColor="background1" w:themeShade="A6"/>
        <w:insideH w:val="single" w:sz="8" w:space="0" w:color="A6A6A6" w:themeColor="background1" w:themeShade="A6"/>
        <w:insideV w:val="single" w:sz="8" w:space="0" w:color="A6A6A6" w:themeColor="background1" w:themeShade="A6"/>
      </w:tblBorders>
      <w:tblLook w:val="04A0" w:firstRow="1" w:lastRow="0" w:firstColumn="1" w:lastColumn="0" w:noHBand="0" w:noVBand="1"/>
    </w:tblPr>
    <w:tblGrid>
      <w:gridCol w:w="3652"/>
      <w:gridCol w:w="3686"/>
      <w:gridCol w:w="3260"/>
    </w:tblGrid>
    <w:tr w:rsidR="00E14CF3" w:rsidTr="00B44956">
      <w:tc>
        <w:tcPr>
          <w:tcW w:w="3652" w:type="dxa"/>
          <w:vMerge w:val="restart"/>
          <w:vAlign w:val="center"/>
        </w:tcPr>
        <w:p w:rsidR="00E14CF3" w:rsidRPr="00BA0A50" w:rsidRDefault="00E14CF3" w:rsidP="00125D29">
          <w:pPr>
            <w:spacing w:before="40" w:after="40"/>
            <w:ind w:left="142"/>
            <w:jc w:val="center"/>
            <w:rPr>
              <w:sz w:val="32"/>
              <w:szCs w:val="32"/>
            </w:rPr>
          </w:pPr>
          <w:r w:rsidRPr="00BA0A50">
            <w:rPr>
              <w:rFonts w:ascii="Arial" w:hAnsi="Arial" w:cs="Arial"/>
              <w:b/>
              <w:bCs/>
              <w:color w:val="1F497D" w:themeColor="text2"/>
              <w:sz w:val="32"/>
              <w:szCs w:val="32"/>
            </w:rPr>
            <w:t>Construction Works Framework</w:t>
          </w: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Task Order No: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proofErr w:type="spellStart"/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  <w:proofErr w:type="spellEnd"/>
        </w:p>
      </w:tc>
    </w:tr>
    <w:tr w:rsidR="00E14CF3" w:rsidTr="00B44956">
      <w:tc>
        <w:tcPr>
          <w:tcW w:w="3652" w:type="dxa"/>
          <w:vMerge/>
        </w:tcPr>
        <w:p w:rsidR="00E14CF3" w:rsidRDefault="00E14CF3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Date: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color w:val="FF0000"/>
              <w:sz w:val="22"/>
              <w:szCs w:val="22"/>
              <w:highlight w:val="yellow"/>
            </w:rPr>
            <w:t>Xx/xx/</w:t>
          </w:r>
          <w:proofErr w:type="spellStart"/>
          <w:r w:rsidRPr="00B44956">
            <w:rPr>
              <w:rFonts w:ascii="Arial" w:hAnsi="Arial" w:cs="Arial"/>
              <w:b/>
              <w:color w:val="FF0000"/>
              <w:sz w:val="22"/>
              <w:szCs w:val="22"/>
              <w:highlight w:val="yellow"/>
            </w:rPr>
            <w:t>xxxx</w:t>
          </w:r>
          <w:proofErr w:type="spellEnd"/>
        </w:p>
      </w:tc>
    </w:tr>
    <w:tr w:rsidR="00E14CF3" w:rsidTr="00B44956">
      <w:tc>
        <w:tcPr>
          <w:tcW w:w="3652" w:type="dxa"/>
          <w:vMerge/>
        </w:tcPr>
        <w:p w:rsidR="00E14CF3" w:rsidRDefault="00E14CF3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Scheme PIN No: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proofErr w:type="spellStart"/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  <w:proofErr w:type="spellEnd"/>
        </w:p>
      </w:tc>
    </w:tr>
    <w:tr w:rsidR="00E14CF3" w:rsidTr="00B44956">
      <w:tc>
        <w:tcPr>
          <w:tcW w:w="3652" w:type="dxa"/>
          <w:vMerge/>
        </w:tcPr>
        <w:p w:rsidR="00E14CF3" w:rsidRDefault="00E14CF3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Confirm ID: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proofErr w:type="spellStart"/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  <w:proofErr w:type="spellEnd"/>
        </w:p>
      </w:tc>
    </w:tr>
    <w:tr w:rsidR="00E14CF3" w:rsidTr="00B44956">
      <w:tc>
        <w:tcPr>
          <w:tcW w:w="3652" w:type="dxa"/>
          <w:vMerge/>
        </w:tcPr>
        <w:p w:rsidR="00E14CF3" w:rsidRDefault="00E14CF3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Package Order No: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proofErr w:type="spellStart"/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  <w:proofErr w:type="spellEnd"/>
        </w:p>
      </w:tc>
    </w:tr>
    <w:tr w:rsidR="00E14CF3" w:rsidTr="00B44956">
      <w:tc>
        <w:tcPr>
          <w:tcW w:w="3652" w:type="dxa"/>
          <w:vMerge/>
        </w:tcPr>
        <w:p w:rsidR="00E14CF3" w:rsidRDefault="00E14CF3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E14CF3" w:rsidRPr="00B44956" w:rsidRDefault="00E14CF3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Lot No:</w:t>
          </w:r>
        </w:p>
      </w:tc>
      <w:tc>
        <w:tcPr>
          <w:tcW w:w="3260" w:type="dxa"/>
        </w:tcPr>
        <w:p w:rsidR="00E14CF3" w:rsidRPr="00B44956" w:rsidRDefault="00E14CF3" w:rsidP="00125D29">
          <w:pPr>
            <w:pStyle w:val="Header"/>
            <w:spacing w:before="40" w:after="40"/>
            <w:rPr>
              <w:sz w:val="22"/>
              <w:szCs w:val="22"/>
            </w:rPr>
          </w:pPr>
          <w:proofErr w:type="spellStart"/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  <w:proofErr w:type="spellEnd"/>
        </w:p>
      </w:tc>
    </w:tr>
  </w:tbl>
  <w:p w:rsidR="00E14CF3" w:rsidRDefault="00E14C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10CD"/>
    <w:multiLevelType w:val="hybridMultilevel"/>
    <w:tmpl w:val="84AE856C"/>
    <w:lvl w:ilvl="0" w:tplc="0809000F">
      <w:start w:val="1"/>
      <w:numFmt w:val="decimal"/>
      <w:lvlText w:val="%1."/>
      <w:lvlJc w:val="left"/>
      <w:pPr>
        <w:ind w:left="868" w:hanging="360"/>
      </w:pPr>
    </w:lvl>
    <w:lvl w:ilvl="1" w:tplc="08090019" w:tentative="1">
      <w:start w:val="1"/>
      <w:numFmt w:val="lowerLetter"/>
      <w:lvlText w:val="%2."/>
      <w:lvlJc w:val="left"/>
      <w:pPr>
        <w:ind w:left="1588" w:hanging="360"/>
      </w:pPr>
    </w:lvl>
    <w:lvl w:ilvl="2" w:tplc="0809001B" w:tentative="1">
      <w:start w:val="1"/>
      <w:numFmt w:val="lowerRoman"/>
      <w:lvlText w:val="%3."/>
      <w:lvlJc w:val="right"/>
      <w:pPr>
        <w:ind w:left="2308" w:hanging="180"/>
      </w:pPr>
    </w:lvl>
    <w:lvl w:ilvl="3" w:tplc="0809000F" w:tentative="1">
      <w:start w:val="1"/>
      <w:numFmt w:val="decimal"/>
      <w:lvlText w:val="%4."/>
      <w:lvlJc w:val="left"/>
      <w:pPr>
        <w:ind w:left="3028" w:hanging="360"/>
      </w:pPr>
    </w:lvl>
    <w:lvl w:ilvl="4" w:tplc="08090019" w:tentative="1">
      <w:start w:val="1"/>
      <w:numFmt w:val="lowerLetter"/>
      <w:lvlText w:val="%5."/>
      <w:lvlJc w:val="left"/>
      <w:pPr>
        <w:ind w:left="3748" w:hanging="360"/>
      </w:pPr>
    </w:lvl>
    <w:lvl w:ilvl="5" w:tplc="0809001B" w:tentative="1">
      <w:start w:val="1"/>
      <w:numFmt w:val="lowerRoman"/>
      <w:lvlText w:val="%6."/>
      <w:lvlJc w:val="right"/>
      <w:pPr>
        <w:ind w:left="4468" w:hanging="180"/>
      </w:pPr>
    </w:lvl>
    <w:lvl w:ilvl="6" w:tplc="0809000F" w:tentative="1">
      <w:start w:val="1"/>
      <w:numFmt w:val="decimal"/>
      <w:lvlText w:val="%7."/>
      <w:lvlJc w:val="left"/>
      <w:pPr>
        <w:ind w:left="5188" w:hanging="360"/>
      </w:pPr>
    </w:lvl>
    <w:lvl w:ilvl="7" w:tplc="08090019" w:tentative="1">
      <w:start w:val="1"/>
      <w:numFmt w:val="lowerLetter"/>
      <w:lvlText w:val="%8."/>
      <w:lvlJc w:val="left"/>
      <w:pPr>
        <w:ind w:left="5908" w:hanging="360"/>
      </w:pPr>
    </w:lvl>
    <w:lvl w:ilvl="8" w:tplc="080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1">
    <w:nsid w:val="08A561A9"/>
    <w:multiLevelType w:val="hybridMultilevel"/>
    <w:tmpl w:val="224AC140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3A7D"/>
    <w:multiLevelType w:val="hybridMultilevel"/>
    <w:tmpl w:val="399EE084"/>
    <w:lvl w:ilvl="0" w:tplc="E87EC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2775"/>
    <w:multiLevelType w:val="hybridMultilevel"/>
    <w:tmpl w:val="8C3AF6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5555E"/>
    <w:multiLevelType w:val="hybridMultilevel"/>
    <w:tmpl w:val="5C2C63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800"/>
    <w:multiLevelType w:val="hybridMultilevel"/>
    <w:tmpl w:val="1960FF96"/>
    <w:lvl w:ilvl="0" w:tplc="0809000F">
      <w:start w:val="1"/>
      <w:numFmt w:val="decimal"/>
      <w:lvlText w:val="%1."/>
      <w:lvlJc w:val="left"/>
      <w:pPr>
        <w:ind w:left="868" w:hanging="360"/>
      </w:pPr>
    </w:lvl>
    <w:lvl w:ilvl="1" w:tplc="08090019" w:tentative="1">
      <w:start w:val="1"/>
      <w:numFmt w:val="lowerLetter"/>
      <w:lvlText w:val="%2."/>
      <w:lvlJc w:val="left"/>
      <w:pPr>
        <w:ind w:left="1588" w:hanging="360"/>
      </w:pPr>
    </w:lvl>
    <w:lvl w:ilvl="2" w:tplc="0809001B" w:tentative="1">
      <w:start w:val="1"/>
      <w:numFmt w:val="lowerRoman"/>
      <w:lvlText w:val="%3."/>
      <w:lvlJc w:val="right"/>
      <w:pPr>
        <w:ind w:left="2308" w:hanging="180"/>
      </w:pPr>
    </w:lvl>
    <w:lvl w:ilvl="3" w:tplc="0809000F" w:tentative="1">
      <w:start w:val="1"/>
      <w:numFmt w:val="decimal"/>
      <w:lvlText w:val="%4."/>
      <w:lvlJc w:val="left"/>
      <w:pPr>
        <w:ind w:left="3028" w:hanging="360"/>
      </w:pPr>
    </w:lvl>
    <w:lvl w:ilvl="4" w:tplc="08090019" w:tentative="1">
      <w:start w:val="1"/>
      <w:numFmt w:val="lowerLetter"/>
      <w:lvlText w:val="%5."/>
      <w:lvlJc w:val="left"/>
      <w:pPr>
        <w:ind w:left="3748" w:hanging="360"/>
      </w:pPr>
    </w:lvl>
    <w:lvl w:ilvl="5" w:tplc="0809001B" w:tentative="1">
      <w:start w:val="1"/>
      <w:numFmt w:val="lowerRoman"/>
      <w:lvlText w:val="%6."/>
      <w:lvlJc w:val="right"/>
      <w:pPr>
        <w:ind w:left="4468" w:hanging="180"/>
      </w:pPr>
    </w:lvl>
    <w:lvl w:ilvl="6" w:tplc="0809000F" w:tentative="1">
      <w:start w:val="1"/>
      <w:numFmt w:val="decimal"/>
      <w:lvlText w:val="%7."/>
      <w:lvlJc w:val="left"/>
      <w:pPr>
        <w:ind w:left="5188" w:hanging="360"/>
      </w:pPr>
    </w:lvl>
    <w:lvl w:ilvl="7" w:tplc="08090019" w:tentative="1">
      <w:start w:val="1"/>
      <w:numFmt w:val="lowerLetter"/>
      <w:lvlText w:val="%8."/>
      <w:lvlJc w:val="left"/>
      <w:pPr>
        <w:ind w:left="5908" w:hanging="360"/>
      </w:pPr>
    </w:lvl>
    <w:lvl w:ilvl="8" w:tplc="080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6">
    <w:nsid w:val="3A230BE1"/>
    <w:multiLevelType w:val="hybridMultilevel"/>
    <w:tmpl w:val="4EEAD694"/>
    <w:lvl w:ilvl="0" w:tplc="0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A6606"/>
    <w:multiLevelType w:val="hybridMultilevel"/>
    <w:tmpl w:val="8E98FC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4F2CAD"/>
    <w:multiLevelType w:val="hybridMultilevel"/>
    <w:tmpl w:val="A18E35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235AA"/>
    <w:multiLevelType w:val="multilevel"/>
    <w:tmpl w:val="33A49020"/>
    <w:lvl w:ilvl="0">
      <w:start w:val="4"/>
      <w:numFmt w:val="decimal"/>
      <w:lvlText w:val="%1"/>
      <w:lvlJc w:val="left"/>
      <w:pPr>
        <w:ind w:left="851" w:hanging="851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4"/>
      <w:numFmt w:val="decimal"/>
      <w:lvlText w:val="%1.%2.%3"/>
      <w:lvlJc w:val="left"/>
      <w:pPr>
        <w:ind w:left="1418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lvlText w:val="(%4)"/>
      <w:lvlJc w:val="left"/>
      <w:pPr>
        <w:ind w:left="1559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23"/>
      <w:numFmt w:val="bullet"/>
      <w:lvlRestart w:val="0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numFmt w:val="bullet"/>
      <w:lvlRestart w:val="0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numFmt w:val="lowerLetter"/>
      <w:lvlRestart w:val="4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decimal"/>
      <w:lvlRestart w:val="3"/>
      <w:lvlText w:val="%8.%9"/>
      <w:lvlJc w:val="left"/>
      <w:pPr>
        <w:ind w:left="1419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10">
    <w:nsid w:val="51B37750"/>
    <w:multiLevelType w:val="hybridMultilevel"/>
    <w:tmpl w:val="DFA8DF4C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572CB0"/>
    <w:multiLevelType w:val="hybridMultilevel"/>
    <w:tmpl w:val="93F6ED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60675"/>
    <w:multiLevelType w:val="hybridMultilevel"/>
    <w:tmpl w:val="D90E9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F51EB"/>
    <w:multiLevelType w:val="hybridMultilevel"/>
    <w:tmpl w:val="38C660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D521F"/>
    <w:multiLevelType w:val="hybridMultilevel"/>
    <w:tmpl w:val="6EFC23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6296B"/>
    <w:multiLevelType w:val="hybridMultilevel"/>
    <w:tmpl w:val="47F28E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0D6598"/>
    <w:multiLevelType w:val="hybridMultilevel"/>
    <w:tmpl w:val="84E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A025F"/>
    <w:multiLevelType w:val="hybridMultilevel"/>
    <w:tmpl w:val="AE904E34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4"/>
  </w:num>
  <w:num w:numId="5">
    <w:abstractNumId w:val="14"/>
  </w:num>
  <w:num w:numId="6">
    <w:abstractNumId w:val="6"/>
  </w:num>
  <w:num w:numId="7">
    <w:abstractNumId w:val="8"/>
  </w:num>
  <w:num w:numId="8">
    <w:abstractNumId w:val="12"/>
  </w:num>
  <w:num w:numId="9">
    <w:abstractNumId w:val="16"/>
  </w:num>
  <w:num w:numId="10">
    <w:abstractNumId w:val="11"/>
  </w:num>
  <w:num w:numId="11">
    <w:abstractNumId w:val="2"/>
  </w:num>
  <w:num w:numId="12">
    <w:abstractNumId w:val="5"/>
  </w:num>
  <w:num w:numId="13">
    <w:abstractNumId w:val="0"/>
  </w:num>
  <w:num w:numId="14">
    <w:abstractNumId w:val="13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D05"/>
    <w:rsid w:val="000059D7"/>
    <w:rsid w:val="00006B91"/>
    <w:rsid w:val="00015721"/>
    <w:rsid w:val="0002664C"/>
    <w:rsid w:val="000301AA"/>
    <w:rsid w:val="000317DB"/>
    <w:rsid w:val="00033119"/>
    <w:rsid w:val="000500C7"/>
    <w:rsid w:val="00050145"/>
    <w:rsid w:val="000611AA"/>
    <w:rsid w:val="000675DD"/>
    <w:rsid w:val="000A060D"/>
    <w:rsid w:val="000A4D56"/>
    <w:rsid w:val="000C205F"/>
    <w:rsid w:val="000D0188"/>
    <w:rsid w:val="000D654A"/>
    <w:rsid w:val="00100A13"/>
    <w:rsid w:val="00102233"/>
    <w:rsid w:val="001244D5"/>
    <w:rsid w:val="0013509A"/>
    <w:rsid w:val="00162AF8"/>
    <w:rsid w:val="001650B0"/>
    <w:rsid w:val="00183B8D"/>
    <w:rsid w:val="001843DE"/>
    <w:rsid w:val="0019394F"/>
    <w:rsid w:val="001951A5"/>
    <w:rsid w:val="001A21D9"/>
    <w:rsid w:val="001A3C17"/>
    <w:rsid w:val="001B6694"/>
    <w:rsid w:val="001C26F1"/>
    <w:rsid w:val="001D43F0"/>
    <w:rsid w:val="001D6FF6"/>
    <w:rsid w:val="001E07D3"/>
    <w:rsid w:val="001E181A"/>
    <w:rsid w:val="001F19BF"/>
    <w:rsid w:val="001F2F4C"/>
    <w:rsid w:val="002104AD"/>
    <w:rsid w:val="00210FA0"/>
    <w:rsid w:val="002157FB"/>
    <w:rsid w:val="00227D8C"/>
    <w:rsid w:val="00230709"/>
    <w:rsid w:val="00240CDC"/>
    <w:rsid w:val="002460DE"/>
    <w:rsid w:val="00246758"/>
    <w:rsid w:val="00254E78"/>
    <w:rsid w:val="00255781"/>
    <w:rsid w:val="00271ECA"/>
    <w:rsid w:val="002730CF"/>
    <w:rsid w:val="0027569D"/>
    <w:rsid w:val="00283829"/>
    <w:rsid w:val="002A013A"/>
    <w:rsid w:val="002B73DA"/>
    <w:rsid w:val="002B7A02"/>
    <w:rsid w:val="002C3BA7"/>
    <w:rsid w:val="002C46CE"/>
    <w:rsid w:val="002C6454"/>
    <w:rsid w:val="002E6490"/>
    <w:rsid w:val="002E7D5D"/>
    <w:rsid w:val="002F5437"/>
    <w:rsid w:val="002F67ED"/>
    <w:rsid w:val="003116C4"/>
    <w:rsid w:val="00317451"/>
    <w:rsid w:val="00330226"/>
    <w:rsid w:val="003473ED"/>
    <w:rsid w:val="00360092"/>
    <w:rsid w:val="00360860"/>
    <w:rsid w:val="00360D88"/>
    <w:rsid w:val="003649F3"/>
    <w:rsid w:val="00385AA8"/>
    <w:rsid w:val="003921FC"/>
    <w:rsid w:val="003926F7"/>
    <w:rsid w:val="003941FA"/>
    <w:rsid w:val="003A0373"/>
    <w:rsid w:val="003A092D"/>
    <w:rsid w:val="003A414A"/>
    <w:rsid w:val="003C4464"/>
    <w:rsid w:val="003F0215"/>
    <w:rsid w:val="003F1938"/>
    <w:rsid w:val="003F1DE2"/>
    <w:rsid w:val="004036BD"/>
    <w:rsid w:val="00406E13"/>
    <w:rsid w:val="0041752A"/>
    <w:rsid w:val="00424FC5"/>
    <w:rsid w:val="004312EA"/>
    <w:rsid w:val="004314A0"/>
    <w:rsid w:val="00434707"/>
    <w:rsid w:val="00441F9D"/>
    <w:rsid w:val="00452D47"/>
    <w:rsid w:val="0045742B"/>
    <w:rsid w:val="004B1ABB"/>
    <w:rsid w:val="004B6D58"/>
    <w:rsid w:val="004C2171"/>
    <w:rsid w:val="004D6EAC"/>
    <w:rsid w:val="004F7C66"/>
    <w:rsid w:val="0050075C"/>
    <w:rsid w:val="005021BF"/>
    <w:rsid w:val="00510500"/>
    <w:rsid w:val="0051703D"/>
    <w:rsid w:val="005228EE"/>
    <w:rsid w:val="00522F10"/>
    <w:rsid w:val="00543E17"/>
    <w:rsid w:val="0054722F"/>
    <w:rsid w:val="005528FB"/>
    <w:rsid w:val="00562EFF"/>
    <w:rsid w:val="005744CD"/>
    <w:rsid w:val="00586C9A"/>
    <w:rsid w:val="005A5491"/>
    <w:rsid w:val="005B194C"/>
    <w:rsid w:val="005B37C7"/>
    <w:rsid w:val="005B7D05"/>
    <w:rsid w:val="005C2B44"/>
    <w:rsid w:val="005C458A"/>
    <w:rsid w:val="005C59F6"/>
    <w:rsid w:val="005C6284"/>
    <w:rsid w:val="005D2C16"/>
    <w:rsid w:val="005E2A89"/>
    <w:rsid w:val="005F1D47"/>
    <w:rsid w:val="006014D4"/>
    <w:rsid w:val="00602BE7"/>
    <w:rsid w:val="006048D1"/>
    <w:rsid w:val="0061474B"/>
    <w:rsid w:val="00623B33"/>
    <w:rsid w:val="006417FC"/>
    <w:rsid w:val="00641E8F"/>
    <w:rsid w:val="00644B58"/>
    <w:rsid w:val="00644DC8"/>
    <w:rsid w:val="00663321"/>
    <w:rsid w:val="00671EA1"/>
    <w:rsid w:val="0067520F"/>
    <w:rsid w:val="00675A58"/>
    <w:rsid w:val="0067625F"/>
    <w:rsid w:val="006903A8"/>
    <w:rsid w:val="006A394F"/>
    <w:rsid w:val="006A51DA"/>
    <w:rsid w:val="006A5F28"/>
    <w:rsid w:val="006B15A1"/>
    <w:rsid w:val="006B4FF3"/>
    <w:rsid w:val="006B56D7"/>
    <w:rsid w:val="006B7075"/>
    <w:rsid w:val="006C65A8"/>
    <w:rsid w:val="006C7385"/>
    <w:rsid w:val="006E5476"/>
    <w:rsid w:val="006F0049"/>
    <w:rsid w:val="006F2C30"/>
    <w:rsid w:val="0070099B"/>
    <w:rsid w:val="007257BD"/>
    <w:rsid w:val="0072599F"/>
    <w:rsid w:val="007259E0"/>
    <w:rsid w:val="00733DF4"/>
    <w:rsid w:val="00741C7A"/>
    <w:rsid w:val="00745648"/>
    <w:rsid w:val="00753DD5"/>
    <w:rsid w:val="007577F4"/>
    <w:rsid w:val="007631F6"/>
    <w:rsid w:val="00764C2B"/>
    <w:rsid w:val="0079436B"/>
    <w:rsid w:val="007955E1"/>
    <w:rsid w:val="007B50C2"/>
    <w:rsid w:val="007C2380"/>
    <w:rsid w:val="007D1281"/>
    <w:rsid w:val="007D1CA1"/>
    <w:rsid w:val="007D22CA"/>
    <w:rsid w:val="007E5B0B"/>
    <w:rsid w:val="007E6E83"/>
    <w:rsid w:val="007F10DD"/>
    <w:rsid w:val="00832F9F"/>
    <w:rsid w:val="00832FF4"/>
    <w:rsid w:val="00833C82"/>
    <w:rsid w:val="00837A92"/>
    <w:rsid w:val="00852D7A"/>
    <w:rsid w:val="00864523"/>
    <w:rsid w:val="008744D0"/>
    <w:rsid w:val="00880C41"/>
    <w:rsid w:val="0089505D"/>
    <w:rsid w:val="008959AF"/>
    <w:rsid w:val="00896F12"/>
    <w:rsid w:val="008A4874"/>
    <w:rsid w:val="008A504A"/>
    <w:rsid w:val="008B0727"/>
    <w:rsid w:val="008C0C13"/>
    <w:rsid w:val="008C108C"/>
    <w:rsid w:val="008D0558"/>
    <w:rsid w:val="008D2BED"/>
    <w:rsid w:val="008D39CA"/>
    <w:rsid w:val="008D59E0"/>
    <w:rsid w:val="008D68F6"/>
    <w:rsid w:val="008E05C7"/>
    <w:rsid w:val="008E1972"/>
    <w:rsid w:val="008E2110"/>
    <w:rsid w:val="008E2298"/>
    <w:rsid w:val="008F05AC"/>
    <w:rsid w:val="008F142B"/>
    <w:rsid w:val="008F19CE"/>
    <w:rsid w:val="00901BE2"/>
    <w:rsid w:val="00922BD5"/>
    <w:rsid w:val="00936200"/>
    <w:rsid w:val="00953483"/>
    <w:rsid w:val="0095602B"/>
    <w:rsid w:val="0097168F"/>
    <w:rsid w:val="009807A6"/>
    <w:rsid w:val="00984CC0"/>
    <w:rsid w:val="00997EFE"/>
    <w:rsid w:val="009B0343"/>
    <w:rsid w:val="009B0BE1"/>
    <w:rsid w:val="009C01EC"/>
    <w:rsid w:val="009C7EF0"/>
    <w:rsid w:val="009D0A9B"/>
    <w:rsid w:val="009D1979"/>
    <w:rsid w:val="009D590A"/>
    <w:rsid w:val="009D6A93"/>
    <w:rsid w:val="009E031D"/>
    <w:rsid w:val="009E0CFB"/>
    <w:rsid w:val="009F6120"/>
    <w:rsid w:val="00A11244"/>
    <w:rsid w:val="00A132D2"/>
    <w:rsid w:val="00A13CC9"/>
    <w:rsid w:val="00A17B34"/>
    <w:rsid w:val="00A2444F"/>
    <w:rsid w:val="00A270B0"/>
    <w:rsid w:val="00A42919"/>
    <w:rsid w:val="00A44A7A"/>
    <w:rsid w:val="00A47931"/>
    <w:rsid w:val="00A50A1E"/>
    <w:rsid w:val="00A555FC"/>
    <w:rsid w:val="00A64D37"/>
    <w:rsid w:val="00A722C1"/>
    <w:rsid w:val="00A82E3F"/>
    <w:rsid w:val="00A91B60"/>
    <w:rsid w:val="00AA095C"/>
    <w:rsid w:val="00AA15B8"/>
    <w:rsid w:val="00AA72C5"/>
    <w:rsid w:val="00AA7CE5"/>
    <w:rsid w:val="00AC2980"/>
    <w:rsid w:val="00AD0A46"/>
    <w:rsid w:val="00AD3CA4"/>
    <w:rsid w:val="00AD5574"/>
    <w:rsid w:val="00AE3446"/>
    <w:rsid w:val="00AF7677"/>
    <w:rsid w:val="00B0073B"/>
    <w:rsid w:val="00B07BB7"/>
    <w:rsid w:val="00B2655A"/>
    <w:rsid w:val="00B43DC7"/>
    <w:rsid w:val="00B44956"/>
    <w:rsid w:val="00B474F6"/>
    <w:rsid w:val="00B5398C"/>
    <w:rsid w:val="00B624B9"/>
    <w:rsid w:val="00B70A6B"/>
    <w:rsid w:val="00B75931"/>
    <w:rsid w:val="00B955FA"/>
    <w:rsid w:val="00B95D13"/>
    <w:rsid w:val="00BA0A50"/>
    <w:rsid w:val="00BA5295"/>
    <w:rsid w:val="00BB2766"/>
    <w:rsid w:val="00BC3E31"/>
    <w:rsid w:val="00BC782E"/>
    <w:rsid w:val="00BD1D74"/>
    <w:rsid w:val="00BE03EB"/>
    <w:rsid w:val="00BE109C"/>
    <w:rsid w:val="00BE23B2"/>
    <w:rsid w:val="00BE28FA"/>
    <w:rsid w:val="00BE626B"/>
    <w:rsid w:val="00BF0F22"/>
    <w:rsid w:val="00BF36B1"/>
    <w:rsid w:val="00C05089"/>
    <w:rsid w:val="00C055A1"/>
    <w:rsid w:val="00C1444C"/>
    <w:rsid w:val="00C16A9B"/>
    <w:rsid w:val="00C30DF0"/>
    <w:rsid w:val="00C50825"/>
    <w:rsid w:val="00C524A9"/>
    <w:rsid w:val="00C54849"/>
    <w:rsid w:val="00C5714C"/>
    <w:rsid w:val="00C61DC4"/>
    <w:rsid w:val="00C7047E"/>
    <w:rsid w:val="00C71B0A"/>
    <w:rsid w:val="00C73260"/>
    <w:rsid w:val="00C74508"/>
    <w:rsid w:val="00CB27D2"/>
    <w:rsid w:val="00CD2DA7"/>
    <w:rsid w:val="00CD2F24"/>
    <w:rsid w:val="00CD4067"/>
    <w:rsid w:val="00CF69F4"/>
    <w:rsid w:val="00D00E93"/>
    <w:rsid w:val="00D019E2"/>
    <w:rsid w:val="00D02D49"/>
    <w:rsid w:val="00D06A5C"/>
    <w:rsid w:val="00D075BF"/>
    <w:rsid w:val="00D11D7F"/>
    <w:rsid w:val="00D24918"/>
    <w:rsid w:val="00D310A2"/>
    <w:rsid w:val="00D403AA"/>
    <w:rsid w:val="00D4344E"/>
    <w:rsid w:val="00D576EC"/>
    <w:rsid w:val="00D60255"/>
    <w:rsid w:val="00D62956"/>
    <w:rsid w:val="00D83779"/>
    <w:rsid w:val="00D84E68"/>
    <w:rsid w:val="00D92B3B"/>
    <w:rsid w:val="00D95245"/>
    <w:rsid w:val="00D97327"/>
    <w:rsid w:val="00DA77DA"/>
    <w:rsid w:val="00DB03D2"/>
    <w:rsid w:val="00DB0A84"/>
    <w:rsid w:val="00DB1963"/>
    <w:rsid w:val="00DB2A7F"/>
    <w:rsid w:val="00DC1E17"/>
    <w:rsid w:val="00DC2108"/>
    <w:rsid w:val="00DE348D"/>
    <w:rsid w:val="00DF4357"/>
    <w:rsid w:val="00DF7F1F"/>
    <w:rsid w:val="00E05512"/>
    <w:rsid w:val="00E0752F"/>
    <w:rsid w:val="00E14CF3"/>
    <w:rsid w:val="00E15A31"/>
    <w:rsid w:val="00E16C37"/>
    <w:rsid w:val="00E23063"/>
    <w:rsid w:val="00E23C1A"/>
    <w:rsid w:val="00E2630D"/>
    <w:rsid w:val="00E37B2F"/>
    <w:rsid w:val="00E37FB8"/>
    <w:rsid w:val="00E53F87"/>
    <w:rsid w:val="00E5674C"/>
    <w:rsid w:val="00E578E4"/>
    <w:rsid w:val="00E630A2"/>
    <w:rsid w:val="00E66F5E"/>
    <w:rsid w:val="00E7239B"/>
    <w:rsid w:val="00EB462C"/>
    <w:rsid w:val="00EB6424"/>
    <w:rsid w:val="00EB691A"/>
    <w:rsid w:val="00ED523A"/>
    <w:rsid w:val="00ED70CD"/>
    <w:rsid w:val="00EE00C4"/>
    <w:rsid w:val="00EE398D"/>
    <w:rsid w:val="00F012C1"/>
    <w:rsid w:val="00F0364A"/>
    <w:rsid w:val="00F06BA0"/>
    <w:rsid w:val="00F11698"/>
    <w:rsid w:val="00F14A59"/>
    <w:rsid w:val="00F26B62"/>
    <w:rsid w:val="00F26DC8"/>
    <w:rsid w:val="00F31E48"/>
    <w:rsid w:val="00F42BAE"/>
    <w:rsid w:val="00F42EE9"/>
    <w:rsid w:val="00F4500A"/>
    <w:rsid w:val="00F45238"/>
    <w:rsid w:val="00F54B7D"/>
    <w:rsid w:val="00F54F98"/>
    <w:rsid w:val="00F64141"/>
    <w:rsid w:val="00F6688F"/>
    <w:rsid w:val="00F73AD8"/>
    <w:rsid w:val="00F74400"/>
    <w:rsid w:val="00F759DE"/>
    <w:rsid w:val="00F81246"/>
    <w:rsid w:val="00F8246E"/>
    <w:rsid w:val="00F86133"/>
    <w:rsid w:val="00F86F2F"/>
    <w:rsid w:val="00FA4771"/>
    <w:rsid w:val="00FB5677"/>
    <w:rsid w:val="00FB59AC"/>
    <w:rsid w:val="00FD5482"/>
    <w:rsid w:val="00FE0495"/>
    <w:rsid w:val="00FE2B33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F6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D6FF6"/>
    <w:pPr>
      <w:keepNext/>
      <w:outlineLvl w:val="0"/>
    </w:pPr>
    <w:rPr>
      <w:rFonts w:ascii="Arial" w:hAnsi="Arial" w:cs="Arial"/>
      <w:b/>
      <w:bCs/>
      <w:sz w:val="40"/>
    </w:rPr>
  </w:style>
  <w:style w:type="paragraph" w:styleId="Heading2">
    <w:name w:val="heading 2"/>
    <w:basedOn w:val="Normal"/>
    <w:next w:val="Normal"/>
    <w:qFormat/>
    <w:rsid w:val="001D6FF6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1D6FF6"/>
    <w:pPr>
      <w:keepNext/>
      <w:outlineLvl w:val="2"/>
    </w:pPr>
    <w:rPr>
      <w:rFonts w:ascii="Arial" w:hAnsi="Arial" w:cs="Arial"/>
      <w:b/>
      <w:bCs/>
      <w:sz w:val="32"/>
    </w:rPr>
  </w:style>
  <w:style w:type="paragraph" w:styleId="Heading4">
    <w:name w:val="heading 4"/>
    <w:basedOn w:val="Normal"/>
    <w:next w:val="Normal"/>
    <w:qFormat/>
    <w:rsid w:val="001D6FF6"/>
    <w:pPr>
      <w:keepNext/>
      <w:outlineLvl w:val="3"/>
    </w:pPr>
    <w:rPr>
      <w:rFonts w:ascii="Arial" w:hAnsi="Arial" w:cs="Arial"/>
      <w:b/>
      <w:bCs/>
      <w:sz w:val="18"/>
    </w:rPr>
  </w:style>
  <w:style w:type="paragraph" w:styleId="Heading5">
    <w:name w:val="heading 5"/>
    <w:basedOn w:val="Normal"/>
    <w:next w:val="Normal"/>
    <w:qFormat/>
    <w:rsid w:val="001D6FF6"/>
    <w:pPr>
      <w:keepNext/>
      <w:outlineLvl w:val="4"/>
    </w:pPr>
    <w:rPr>
      <w:rFonts w:ascii="Arial" w:hAnsi="Arial" w:cs="Arial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D6FF6"/>
    <w:rPr>
      <w:rFonts w:ascii="Arial" w:hAnsi="Arial" w:cs="Arial"/>
      <w:b/>
      <w:bCs/>
      <w:sz w:val="32"/>
    </w:rPr>
  </w:style>
  <w:style w:type="paragraph" w:styleId="Header">
    <w:name w:val="header"/>
    <w:basedOn w:val="Normal"/>
    <w:link w:val="Head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06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067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0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06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347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63">
    <w:name w:val="CM263"/>
    <w:basedOn w:val="Normal"/>
    <w:next w:val="Normal"/>
    <w:rsid w:val="0002664C"/>
    <w:pPr>
      <w:widowControl w:val="0"/>
      <w:autoSpaceDE w:val="0"/>
      <w:autoSpaceDN w:val="0"/>
      <w:adjustRightInd w:val="0"/>
      <w:spacing w:after="150"/>
    </w:pPr>
    <w:rPr>
      <w:rFonts w:ascii="ITXIC B+ Helvetica" w:hAnsi="ITXIC B+ Helvetica"/>
      <w:szCs w:val="24"/>
      <w:lang w:eastAsia="en-GB"/>
    </w:rPr>
  </w:style>
  <w:style w:type="paragraph" w:customStyle="1" w:styleId="FrontMainTitle">
    <w:name w:val="Front Main Title"/>
    <w:basedOn w:val="Normal"/>
    <w:rsid w:val="0002664C"/>
    <w:pPr>
      <w:spacing w:after="240"/>
      <w:ind w:right="3827"/>
    </w:pPr>
    <w:rPr>
      <w:rFonts w:ascii="Arial" w:hAnsi="Arial"/>
      <w:b/>
      <w:caps/>
      <w:sz w:val="28"/>
    </w:rPr>
  </w:style>
  <w:style w:type="character" w:styleId="Hyperlink">
    <w:name w:val="Hyperlink"/>
    <w:basedOn w:val="DefaultParagraphFont"/>
    <w:uiPriority w:val="99"/>
    <w:unhideWhenUsed/>
    <w:rsid w:val="00F116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0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F6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D6FF6"/>
    <w:pPr>
      <w:keepNext/>
      <w:outlineLvl w:val="0"/>
    </w:pPr>
    <w:rPr>
      <w:rFonts w:ascii="Arial" w:hAnsi="Arial" w:cs="Arial"/>
      <w:b/>
      <w:bCs/>
      <w:sz w:val="40"/>
    </w:rPr>
  </w:style>
  <w:style w:type="paragraph" w:styleId="Heading2">
    <w:name w:val="heading 2"/>
    <w:basedOn w:val="Normal"/>
    <w:next w:val="Normal"/>
    <w:qFormat/>
    <w:rsid w:val="001D6FF6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1D6FF6"/>
    <w:pPr>
      <w:keepNext/>
      <w:outlineLvl w:val="2"/>
    </w:pPr>
    <w:rPr>
      <w:rFonts w:ascii="Arial" w:hAnsi="Arial" w:cs="Arial"/>
      <w:b/>
      <w:bCs/>
      <w:sz w:val="32"/>
    </w:rPr>
  </w:style>
  <w:style w:type="paragraph" w:styleId="Heading4">
    <w:name w:val="heading 4"/>
    <w:basedOn w:val="Normal"/>
    <w:next w:val="Normal"/>
    <w:qFormat/>
    <w:rsid w:val="001D6FF6"/>
    <w:pPr>
      <w:keepNext/>
      <w:outlineLvl w:val="3"/>
    </w:pPr>
    <w:rPr>
      <w:rFonts w:ascii="Arial" w:hAnsi="Arial" w:cs="Arial"/>
      <w:b/>
      <w:bCs/>
      <w:sz w:val="18"/>
    </w:rPr>
  </w:style>
  <w:style w:type="paragraph" w:styleId="Heading5">
    <w:name w:val="heading 5"/>
    <w:basedOn w:val="Normal"/>
    <w:next w:val="Normal"/>
    <w:qFormat/>
    <w:rsid w:val="001D6FF6"/>
    <w:pPr>
      <w:keepNext/>
      <w:outlineLvl w:val="4"/>
    </w:pPr>
    <w:rPr>
      <w:rFonts w:ascii="Arial" w:hAnsi="Arial" w:cs="Arial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D6FF6"/>
    <w:rPr>
      <w:rFonts w:ascii="Arial" w:hAnsi="Arial" w:cs="Arial"/>
      <w:b/>
      <w:bCs/>
      <w:sz w:val="32"/>
    </w:rPr>
  </w:style>
  <w:style w:type="paragraph" w:styleId="Header">
    <w:name w:val="header"/>
    <w:basedOn w:val="Normal"/>
    <w:link w:val="Head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06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067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0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06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347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63">
    <w:name w:val="CM263"/>
    <w:basedOn w:val="Normal"/>
    <w:next w:val="Normal"/>
    <w:rsid w:val="0002664C"/>
    <w:pPr>
      <w:widowControl w:val="0"/>
      <w:autoSpaceDE w:val="0"/>
      <w:autoSpaceDN w:val="0"/>
      <w:adjustRightInd w:val="0"/>
      <w:spacing w:after="150"/>
    </w:pPr>
    <w:rPr>
      <w:rFonts w:ascii="ITXIC B+ Helvetica" w:hAnsi="ITXIC B+ Helvetica"/>
      <w:szCs w:val="24"/>
      <w:lang w:eastAsia="en-GB"/>
    </w:rPr>
  </w:style>
  <w:style w:type="paragraph" w:customStyle="1" w:styleId="FrontMainTitle">
    <w:name w:val="Front Main Title"/>
    <w:basedOn w:val="Normal"/>
    <w:rsid w:val="0002664C"/>
    <w:pPr>
      <w:spacing w:after="240"/>
      <w:ind w:right="3827"/>
    </w:pPr>
    <w:rPr>
      <w:rFonts w:ascii="Arial" w:hAnsi="Arial"/>
      <w:b/>
      <w:caps/>
      <w:sz w:val="28"/>
    </w:rPr>
  </w:style>
  <w:style w:type="character" w:styleId="Hyperlink">
    <w:name w:val="Hyperlink"/>
    <w:basedOn w:val="DefaultParagraphFont"/>
    <w:uiPriority w:val="99"/>
    <w:unhideWhenUsed/>
    <w:rsid w:val="00F116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0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458E0-A890-4C44-B7FA-1C15E323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469BF210.dotm</Template>
  <TotalTime>6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Costain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Middleton</dc:creator>
  <cp:lastModifiedBy>Silverwood, Stephen</cp:lastModifiedBy>
  <cp:revision>9</cp:revision>
  <cp:lastPrinted>2018-03-21T17:05:00Z</cp:lastPrinted>
  <dcterms:created xsi:type="dcterms:W3CDTF">2018-03-21T16:57:00Z</dcterms:created>
  <dcterms:modified xsi:type="dcterms:W3CDTF">2018-03-21T17:23:00Z</dcterms:modified>
</cp:coreProperties>
</file>